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598CD" w14:textId="77777777" w:rsidR="00183ACD" w:rsidRPr="000C32E0" w:rsidRDefault="00183ACD" w:rsidP="00183ACD">
      <w:pPr>
        <w:overflowPunct w:val="0"/>
        <w:autoSpaceDE w:val="0"/>
        <w:autoSpaceDN w:val="0"/>
        <w:adjustRightInd w:val="0"/>
        <w:ind w:right="-1"/>
        <w:jc w:val="right"/>
        <w:rPr>
          <w:b/>
          <w:bCs/>
        </w:rPr>
      </w:pPr>
      <w:r w:rsidRPr="000C32E0">
        <w:rPr>
          <w:b/>
          <w:bCs/>
        </w:rPr>
        <w:t>Projektas</w:t>
      </w:r>
    </w:p>
    <w:p w14:paraId="7973D0D4" w14:textId="74B281C3" w:rsidR="00183ACD" w:rsidRDefault="00391C50" w:rsidP="00183ACD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</w:rPr>
        <w:drawing>
          <wp:inline distT="0" distB="0" distL="0" distR="0" wp14:anchorId="19DA1367" wp14:editId="2737715C">
            <wp:extent cx="676275" cy="67627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1F457B" w14:textId="77777777" w:rsidR="00183ACD" w:rsidRDefault="00183ACD" w:rsidP="00183AC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29B97240" w14:textId="77777777" w:rsidR="00183ACD" w:rsidRDefault="00183ACD" w:rsidP="00183AC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14:paraId="7F3524DF" w14:textId="77777777" w:rsidR="00183ACD" w:rsidRPr="00B80F2E" w:rsidRDefault="00183ACD" w:rsidP="000C32E0">
      <w:pPr>
        <w:overflowPunct w:val="0"/>
        <w:autoSpaceDE w:val="0"/>
        <w:autoSpaceDN w:val="0"/>
        <w:adjustRightInd w:val="0"/>
      </w:pPr>
    </w:p>
    <w:p w14:paraId="34D47806" w14:textId="77777777" w:rsidR="00183ACD" w:rsidRDefault="00183ACD" w:rsidP="00183ACD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560D3F24" w14:textId="776A276A" w:rsidR="00183ACD" w:rsidRPr="004742BD" w:rsidRDefault="00183ACD" w:rsidP="00183ACD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 w:rsidRPr="004742BD">
        <w:rPr>
          <w:b/>
          <w:caps/>
        </w:rPr>
        <w:fldChar w:fldCharType="begin"/>
      </w:r>
      <w:r w:rsidRPr="004742BD">
        <w:rPr>
          <w:b/>
          <w:caps/>
        </w:rPr>
        <w:instrText xml:space="preserve"> FILLIN "Pavadinimas" \* MERGEFORMAT </w:instrText>
      </w:r>
      <w:r w:rsidRPr="004742BD">
        <w:rPr>
          <w:b/>
          <w:caps/>
        </w:rPr>
        <w:fldChar w:fldCharType="separate"/>
      </w:r>
      <w:r w:rsidR="004742BD" w:rsidRPr="004742BD">
        <w:rPr>
          <w:b/>
        </w:rPr>
        <w:t xml:space="preserve">DĖL </w:t>
      </w:r>
      <w:r w:rsidRPr="004742BD">
        <w:rPr>
          <w:b/>
          <w:caps/>
        </w:rPr>
        <w:fldChar w:fldCharType="end"/>
      </w:r>
      <w:r w:rsidR="004742BD" w:rsidRPr="004742BD">
        <w:rPr>
          <w:b/>
          <w:color w:val="000000"/>
        </w:rPr>
        <w:t xml:space="preserve">ANYKŠČIŲ RAJONO SAVIVALDYBĖS TARYBOS 2019 M. VASARIO 28 D. SPRENDIMO </w:t>
      </w:r>
      <w:r w:rsidR="004742BD" w:rsidRPr="004742BD">
        <w:rPr>
          <w:b/>
        </w:rPr>
        <w:t>NR. 1-TS-60</w:t>
      </w:r>
      <w:r w:rsidR="004742BD" w:rsidRPr="004742BD">
        <w:rPr>
          <w:b/>
          <w:color w:val="000000"/>
        </w:rPr>
        <w:t xml:space="preserve"> „DĖL A. BARANAUSKO IR A. VIENUOLIO-ŽUKAUSKO MEMORIALINIO MUZIEJAUS EKSPOZICIJŲ LANKYMO BILIETŲ IR TEIKIAMŲ PASLAUGŲ ĮKAINIŲ PATVIRTINIMO“ </w:t>
      </w:r>
      <w:r w:rsidR="004742BD" w:rsidRPr="004742BD">
        <w:rPr>
          <w:b/>
        </w:rPr>
        <w:t>PAKEITIMO</w:t>
      </w:r>
    </w:p>
    <w:p w14:paraId="553C346C" w14:textId="77777777" w:rsidR="00183ACD" w:rsidRPr="00B80F2E" w:rsidRDefault="00183ACD" w:rsidP="00183ACD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01B4061B" w14:textId="7A168485" w:rsidR="00183ACD" w:rsidRDefault="00183ACD" w:rsidP="00183ACD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>
          <w:t>202</w:t>
        </w:r>
        <w:r w:rsidR="00441C5F">
          <w:t>5</w:t>
        </w:r>
        <w:r>
          <w:t xml:space="preserve"> m. </w:t>
        </w:r>
        <w:r w:rsidR="00441C5F">
          <w:t>vasario</w:t>
        </w:r>
        <w:r>
          <w:t xml:space="preserve"> </w:t>
        </w:r>
        <w:r w:rsidR="000C32E0">
          <w:t>27</w:t>
        </w:r>
        <w:r>
          <w:t xml:space="preserve"> d.</w:t>
        </w:r>
      </w:fldSimple>
      <w:r>
        <w:t xml:space="preserve"> Nr. 1-T-</w:t>
      </w:r>
      <w:r w:rsidR="000C32E0">
        <w:t>67</w:t>
      </w:r>
      <w:r>
        <w:fldChar w:fldCharType="begin"/>
      </w:r>
      <w:r>
        <w:instrText xml:space="preserve"> FILLIN "indeksas" \* MERGEFORMAT </w:instrText>
      </w:r>
      <w:r>
        <w:fldChar w:fldCharType="end"/>
      </w:r>
    </w:p>
    <w:p w14:paraId="725AD860" w14:textId="77777777" w:rsidR="00183ACD" w:rsidRDefault="00183ACD" w:rsidP="00183AC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222BDF47" w14:textId="77777777" w:rsidR="00183ACD" w:rsidRDefault="00183ACD" w:rsidP="000C32E0">
      <w:pPr>
        <w:overflowPunct w:val="0"/>
        <w:autoSpaceDE w:val="0"/>
        <w:autoSpaceDN w:val="0"/>
        <w:adjustRightInd w:val="0"/>
        <w:spacing w:line="360" w:lineRule="auto"/>
        <w:ind w:firstLine="720"/>
        <w:jc w:val="center"/>
        <w:rPr>
          <w:b/>
          <w:szCs w:val="20"/>
        </w:rPr>
      </w:pPr>
    </w:p>
    <w:p w14:paraId="08216FB4" w14:textId="1A4F7C2B" w:rsidR="00183ACD" w:rsidRDefault="00183ACD" w:rsidP="000C32E0">
      <w:pPr>
        <w:pStyle w:val="BodyText"/>
        <w:spacing w:line="360" w:lineRule="auto"/>
        <w:ind w:firstLine="720"/>
      </w:pPr>
      <w:r w:rsidRPr="007514A4">
        <w:t>Vadovaudamasi Lietuvos Respublikos vietos savivaldos įstatymo 6 straipsnio 13 punktu, 15 straipsnio 2 dalies 29 punktu, 16</w:t>
      </w:r>
      <w:r>
        <w:t xml:space="preserve"> straipsnio 1 dalimi</w:t>
      </w:r>
      <w:r w:rsidR="00837012">
        <w:t>,</w:t>
      </w:r>
      <w:r>
        <w:t xml:space="preserve"> atsižvelgdama į </w:t>
      </w:r>
      <w:r w:rsidR="00441C5F">
        <w:t>A. Baranausko ir A. Vienuolio-Žukausko memorialinio muziejaus</w:t>
      </w:r>
      <w:r>
        <w:t xml:space="preserve"> </w:t>
      </w:r>
      <w:r w:rsidR="00796856">
        <w:t xml:space="preserve">direktoriaus </w:t>
      </w:r>
      <w:r>
        <w:t>202</w:t>
      </w:r>
      <w:r w:rsidR="004F2FBB">
        <w:t>5</w:t>
      </w:r>
      <w:r>
        <w:t xml:space="preserve"> m. </w:t>
      </w:r>
      <w:r w:rsidR="004F2FBB">
        <w:t>vasario 12</w:t>
      </w:r>
      <w:r w:rsidRPr="0002204D">
        <w:t xml:space="preserve"> d. raštą </w:t>
      </w:r>
      <w:r w:rsidRPr="00CF0DEE">
        <w:t xml:space="preserve">Nr. </w:t>
      </w:r>
      <w:r w:rsidR="00CF0DEE" w:rsidRPr="00CF0DEE">
        <w:rPr>
          <w:lang w:val="en-US"/>
        </w:rPr>
        <w:t>SD-R-16</w:t>
      </w:r>
      <w:r w:rsidR="00CF0DEE" w:rsidRPr="00CF0DEE">
        <w:t xml:space="preserve"> </w:t>
      </w:r>
      <w:r w:rsidRPr="0002204D">
        <w:t xml:space="preserve">„Dėl </w:t>
      </w:r>
      <w:r w:rsidR="004F2FBB">
        <w:rPr>
          <w:bCs w:val="0"/>
          <w:szCs w:val="24"/>
        </w:rPr>
        <w:t>A</w:t>
      </w:r>
      <w:r w:rsidR="004F2FBB" w:rsidRPr="004F2FBB">
        <w:rPr>
          <w:bCs w:val="0"/>
          <w:szCs w:val="24"/>
        </w:rPr>
        <w:t xml:space="preserve">. Baranausko ir </w:t>
      </w:r>
      <w:r w:rsidR="004F2FBB">
        <w:rPr>
          <w:bCs w:val="0"/>
          <w:szCs w:val="24"/>
        </w:rPr>
        <w:t>A</w:t>
      </w:r>
      <w:r w:rsidR="004F2FBB" w:rsidRPr="004F2FBB">
        <w:rPr>
          <w:bCs w:val="0"/>
          <w:szCs w:val="24"/>
        </w:rPr>
        <w:t>. Vienuolio-</w:t>
      </w:r>
      <w:r w:rsidR="004F2FBB">
        <w:rPr>
          <w:bCs w:val="0"/>
          <w:szCs w:val="24"/>
        </w:rPr>
        <w:t>Ž</w:t>
      </w:r>
      <w:r w:rsidR="004F2FBB" w:rsidRPr="004F2FBB">
        <w:rPr>
          <w:bCs w:val="0"/>
          <w:szCs w:val="24"/>
        </w:rPr>
        <w:t>ukausko memorialinio muziejaus ekspozicijų lankymo bilietų ir teikiamų paslaugų įkainių patvirtinimo</w:t>
      </w:r>
      <w:r w:rsidRPr="0002204D">
        <w:t>“,</w:t>
      </w:r>
      <w:r>
        <w:t xml:space="preserve"> Anykščių rajono savivaldybės taryba n u s p r e n d ž i a:</w:t>
      </w:r>
    </w:p>
    <w:p w14:paraId="3CCEAAC8" w14:textId="631647BF" w:rsidR="00183ACD" w:rsidRPr="00D50560" w:rsidRDefault="000552EB" w:rsidP="000C32E0">
      <w:pPr>
        <w:pStyle w:val="BodyText"/>
        <w:spacing w:line="360" w:lineRule="auto"/>
        <w:ind w:firstLine="720"/>
      </w:pPr>
      <w:r>
        <w:t xml:space="preserve">Pakeisti </w:t>
      </w:r>
      <w:r w:rsidR="004F2FBB" w:rsidRPr="000552EB">
        <w:rPr>
          <w:bCs w:val="0"/>
          <w:szCs w:val="24"/>
        </w:rPr>
        <w:t>A. Baranausko ir A. Vienuolio-Žukausko memorialinio muziejaus ekspozicijų lankymo bilietų ir teikiamų paslaugų įkainius</w:t>
      </w:r>
      <w:r w:rsidRPr="000552EB">
        <w:rPr>
          <w:bCs w:val="0"/>
          <w:szCs w:val="24"/>
        </w:rPr>
        <w:t>, patvirtintus</w:t>
      </w:r>
      <w:r w:rsidR="00183ACD" w:rsidRPr="000552EB">
        <w:rPr>
          <w:color w:val="000000"/>
        </w:rPr>
        <w:t xml:space="preserve"> Anykščių rajono savivaldybės tarybos 20</w:t>
      </w:r>
      <w:r w:rsidR="00A953F7" w:rsidRPr="000552EB">
        <w:rPr>
          <w:color w:val="000000"/>
        </w:rPr>
        <w:t>19</w:t>
      </w:r>
      <w:r w:rsidR="00183ACD" w:rsidRPr="000552EB">
        <w:rPr>
          <w:color w:val="000000"/>
        </w:rPr>
        <w:t xml:space="preserve"> m. </w:t>
      </w:r>
      <w:r w:rsidR="00A953F7" w:rsidRPr="000552EB">
        <w:rPr>
          <w:color w:val="000000"/>
        </w:rPr>
        <w:t>vasario 28</w:t>
      </w:r>
      <w:r w:rsidR="00183ACD" w:rsidRPr="000552EB">
        <w:rPr>
          <w:color w:val="000000"/>
        </w:rPr>
        <w:t xml:space="preserve"> d. sprendim</w:t>
      </w:r>
      <w:r>
        <w:rPr>
          <w:color w:val="000000"/>
        </w:rPr>
        <w:t>u</w:t>
      </w:r>
      <w:r w:rsidR="00183ACD" w:rsidRPr="000552EB">
        <w:rPr>
          <w:color w:val="000000"/>
        </w:rPr>
        <w:t xml:space="preserve"> </w:t>
      </w:r>
      <w:bookmarkStart w:id="0" w:name="n_0"/>
      <w:r w:rsidR="00183ACD" w:rsidRPr="00294161">
        <w:t xml:space="preserve">Nr. </w:t>
      </w:r>
      <w:r w:rsidR="00183ACD">
        <w:t>1-</w:t>
      </w:r>
      <w:r w:rsidR="00183ACD" w:rsidRPr="00294161">
        <w:t>TS-</w:t>
      </w:r>
      <w:bookmarkEnd w:id="0"/>
      <w:r w:rsidR="00A953F7">
        <w:t>60</w:t>
      </w:r>
      <w:r w:rsidR="00183ACD" w:rsidRPr="000552EB">
        <w:rPr>
          <w:color w:val="000000"/>
        </w:rPr>
        <w:t xml:space="preserve"> „Dėl </w:t>
      </w:r>
      <w:r w:rsidR="00A953F7" w:rsidRPr="000552EB">
        <w:rPr>
          <w:color w:val="000000"/>
        </w:rPr>
        <w:t>A. Baranausko ir A. Vienuolio-Žukausko memorialinio muziejaus ekspozicijų lankymo bilietų ir</w:t>
      </w:r>
      <w:r w:rsidR="00183ACD" w:rsidRPr="000552EB">
        <w:rPr>
          <w:color w:val="000000"/>
        </w:rPr>
        <w:t xml:space="preserve"> teikiamų paslaugų įkainių patvirtinimo“</w:t>
      </w:r>
      <w:r>
        <w:rPr>
          <w:color w:val="000000"/>
        </w:rPr>
        <w:t xml:space="preserve">, ir </w:t>
      </w:r>
      <w:r w:rsidR="00802DCE">
        <w:rPr>
          <w:color w:val="000000"/>
        </w:rPr>
        <w:t xml:space="preserve">juos </w:t>
      </w:r>
      <w:r>
        <w:rPr>
          <w:color w:val="000000"/>
        </w:rPr>
        <w:t>išdėstyti nauja redakcija (pridedama)</w:t>
      </w:r>
      <w:r w:rsidR="00183ACD" w:rsidRPr="000552EB">
        <w:rPr>
          <w:color w:val="000000"/>
        </w:rPr>
        <w:t xml:space="preserve">. </w:t>
      </w:r>
    </w:p>
    <w:p w14:paraId="5F7A80F0" w14:textId="188517E4" w:rsidR="00183ACD" w:rsidRPr="00D50560" w:rsidRDefault="0038438B" w:rsidP="000C32E0">
      <w:pPr>
        <w:pStyle w:val="BodyText"/>
        <w:spacing w:line="360" w:lineRule="auto"/>
        <w:ind w:firstLine="720"/>
      </w:pPr>
      <w:r>
        <w:t>Šis sprendimas skelbiamas Teisės aktų registre</w:t>
      </w:r>
      <w:r w:rsidR="006B60FB">
        <w:t xml:space="preserve"> ir Anykščių rajono savivaldybės interneto svetainėje www.anyksciai.lt</w:t>
      </w:r>
      <w:r w:rsidR="00581F8C">
        <w:t>.</w:t>
      </w:r>
    </w:p>
    <w:p w14:paraId="79B15F8F" w14:textId="77777777" w:rsidR="00183ACD" w:rsidRDefault="00183ACD" w:rsidP="00183ACD">
      <w:pPr>
        <w:pStyle w:val="BodyText"/>
        <w:spacing w:after="120"/>
        <w:ind w:left="1065"/>
      </w:pPr>
    </w:p>
    <w:p w14:paraId="4BC894FB" w14:textId="77777777" w:rsidR="005B3A54" w:rsidRDefault="005B3A54" w:rsidP="00183ACD">
      <w:pPr>
        <w:pStyle w:val="BodyText"/>
        <w:spacing w:after="120"/>
        <w:ind w:left="1065"/>
      </w:pPr>
    </w:p>
    <w:p w14:paraId="7CEC99EA" w14:textId="77777777" w:rsidR="005B3A54" w:rsidRPr="00D50560" w:rsidRDefault="005B3A54" w:rsidP="00183ACD">
      <w:pPr>
        <w:pStyle w:val="BodyText"/>
        <w:spacing w:after="120"/>
        <w:ind w:left="1065"/>
      </w:pPr>
    </w:p>
    <w:p w14:paraId="24ABF221" w14:textId="77777777" w:rsidR="00183ACD" w:rsidRDefault="00183ACD" w:rsidP="00183ACD">
      <w:pPr>
        <w:pStyle w:val="BodyText"/>
        <w:tabs>
          <w:tab w:val="right" w:pos="9638"/>
        </w:tabs>
        <w:spacing w:after="120" w:line="360" w:lineRule="auto"/>
        <w:jc w:val="left"/>
      </w:pPr>
      <w:r>
        <w:t>Meras</w:t>
      </w:r>
      <w:r>
        <w:tab/>
        <w:t>Kęstutis Tubis</w:t>
      </w:r>
    </w:p>
    <w:p w14:paraId="73749528" w14:textId="77777777" w:rsidR="00F16F7B" w:rsidRPr="00F16F7B" w:rsidRDefault="00183ACD" w:rsidP="000C32E0">
      <w:pPr>
        <w:ind w:left="5670"/>
        <w:jc w:val="both"/>
        <w:rPr>
          <w:bCs/>
        </w:rPr>
      </w:pPr>
      <w:r>
        <w:rPr>
          <w:b/>
        </w:rPr>
        <w:br w:type="page"/>
      </w:r>
      <w:r w:rsidR="00F16F7B" w:rsidRPr="00F16F7B">
        <w:rPr>
          <w:bCs/>
        </w:rPr>
        <w:lastRenderedPageBreak/>
        <w:t>PATVIRTINTA</w:t>
      </w:r>
    </w:p>
    <w:p w14:paraId="23F47C26" w14:textId="082A2543" w:rsidR="00F46E55" w:rsidRDefault="00F16F7B" w:rsidP="000C32E0">
      <w:pPr>
        <w:ind w:left="5670"/>
        <w:jc w:val="both"/>
        <w:rPr>
          <w:bCs/>
        </w:rPr>
      </w:pPr>
      <w:r w:rsidRPr="00F16F7B">
        <w:rPr>
          <w:bCs/>
        </w:rPr>
        <w:t>Anykščių rajono savivaldybės tarybos</w:t>
      </w:r>
      <w:r>
        <w:rPr>
          <w:bCs/>
        </w:rPr>
        <w:t xml:space="preserve"> </w:t>
      </w:r>
    </w:p>
    <w:p w14:paraId="6EE313AC" w14:textId="4F6F37BE" w:rsidR="00F16F7B" w:rsidRPr="00F16F7B" w:rsidRDefault="00F16F7B" w:rsidP="000C32E0">
      <w:pPr>
        <w:ind w:left="5670"/>
        <w:jc w:val="both"/>
        <w:rPr>
          <w:bCs/>
        </w:rPr>
      </w:pPr>
      <w:r>
        <w:rPr>
          <w:bCs/>
        </w:rPr>
        <w:t>202</w:t>
      </w:r>
      <w:r w:rsidR="007F7523">
        <w:rPr>
          <w:bCs/>
        </w:rPr>
        <w:t>5</w:t>
      </w:r>
      <w:r>
        <w:rPr>
          <w:bCs/>
        </w:rPr>
        <w:t xml:space="preserve"> m. </w:t>
      </w:r>
      <w:r w:rsidR="007F7523">
        <w:rPr>
          <w:bCs/>
        </w:rPr>
        <w:t>vasario</w:t>
      </w:r>
      <w:r w:rsidR="00F46E55">
        <w:rPr>
          <w:bCs/>
        </w:rPr>
        <w:t xml:space="preserve"> </w:t>
      </w:r>
      <w:r w:rsidR="000C32E0">
        <w:rPr>
          <w:bCs/>
        </w:rPr>
        <w:t>27</w:t>
      </w:r>
      <w:r w:rsidR="00F46E55">
        <w:rPr>
          <w:bCs/>
        </w:rPr>
        <w:t xml:space="preserve"> </w:t>
      </w:r>
      <w:r>
        <w:rPr>
          <w:bCs/>
        </w:rPr>
        <w:t>d. sprendimu 1-T</w:t>
      </w:r>
      <w:r w:rsidR="000C32E0">
        <w:rPr>
          <w:bCs/>
        </w:rPr>
        <w:t>S</w:t>
      </w:r>
      <w:r w:rsidR="00E85485">
        <w:rPr>
          <w:bCs/>
        </w:rPr>
        <w:t>-</w:t>
      </w:r>
    </w:p>
    <w:p w14:paraId="1876A78C" w14:textId="77777777" w:rsidR="00F16F7B" w:rsidRDefault="00F16F7B" w:rsidP="002E1900">
      <w:pPr>
        <w:jc w:val="center"/>
        <w:rPr>
          <w:b/>
        </w:rPr>
      </w:pPr>
    </w:p>
    <w:p w14:paraId="1B06554B" w14:textId="227362CB" w:rsidR="002E1900" w:rsidRDefault="007F7523" w:rsidP="002E1900">
      <w:pPr>
        <w:jc w:val="center"/>
        <w:rPr>
          <w:b/>
        </w:rPr>
      </w:pPr>
      <w:r w:rsidRPr="00CC72E5">
        <w:rPr>
          <w:b/>
        </w:rPr>
        <w:t xml:space="preserve">A. BARANAUSKO IR A. VIENUOLIO-ŽUKAUSKO MEMORIALINIO MUZIEJAUS EKSPOZICIJŲ LANKYMO BILIETŲ IR TEIKIAMŲ PASLAUGŲ </w:t>
      </w:r>
      <w:r>
        <w:rPr>
          <w:b/>
        </w:rPr>
        <w:t>Į</w:t>
      </w:r>
      <w:r w:rsidRPr="00CC72E5">
        <w:rPr>
          <w:b/>
        </w:rPr>
        <w:t>KAIN</w:t>
      </w:r>
      <w:r>
        <w:rPr>
          <w:b/>
        </w:rPr>
        <w:t>IAI</w:t>
      </w:r>
    </w:p>
    <w:p w14:paraId="5D02D0E5" w14:textId="77777777" w:rsidR="002E1900" w:rsidRDefault="002E1900" w:rsidP="002E1900">
      <w:pPr>
        <w:jc w:val="center"/>
        <w:rPr>
          <w:b/>
        </w:rPr>
      </w:pPr>
    </w:p>
    <w:tbl>
      <w:tblPr>
        <w:tblStyle w:val="TableNormal1"/>
        <w:tblW w:w="9587" w:type="dxa"/>
        <w:tblInd w:w="57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1E0" w:firstRow="1" w:lastRow="1" w:firstColumn="1" w:lastColumn="1" w:noHBand="0" w:noVBand="0"/>
      </w:tblPr>
      <w:tblGrid>
        <w:gridCol w:w="1237"/>
        <w:gridCol w:w="6826"/>
        <w:gridCol w:w="1524"/>
      </w:tblGrid>
      <w:tr w:rsidR="006C2A1B" w:rsidRPr="00E418A4" w14:paraId="2121C500" w14:textId="77777777" w:rsidTr="00932755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8D8D8"/>
            <w:tcMar>
              <w:left w:w="0" w:type="dxa"/>
            </w:tcMar>
            <w:vAlign w:val="center"/>
          </w:tcPr>
          <w:p w14:paraId="2CB4263A" w14:textId="77777777" w:rsidR="006C2A1B" w:rsidRPr="00E418A4" w:rsidRDefault="006C2A1B" w:rsidP="00932755">
            <w:pPr>
              <w:pStyle w:val="TableParagraph"/>
              <w:spacing w:line="266" w:lineRule="exact"/>
              <w:ind w:left="2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Eil. </w:t>
            </w:r>
            <w:r w:rsidRPr="00E418A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Nr.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8D8D8"/>
            <w:tcMar>
              <w:left w:w="0" w:type="dxa"/>
            </w:tcMar>
            <w:vAlign w:val="center"/>
          </w:tcPr>
          <w:p w14:paraId="162B54CB" w14:textId="77777777" w:rsidR="006C2A1B" w:rsidRPr="00E418A4" w:rsidRDefault="006C2A1B" w:rsidP="00932755">
            <w:pPr>
              <w:pStyle w:val="TableParagraph"/>
              <w:spacing w:line="266" w:lineRule="exact"/>
              <w:ind w:left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Paslaugos</w:t>
            </w:r>
            <w:r w:rsidRPr="00E418A4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pavadinimas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8D8D8"/>
            <w:tcMar>
              <w:left w:w="0" w:type="dxa"/>
            </w:tcMar>
            <w:vAlign w:val="center"/>
          </w:tcPr>
          <w:p w14:paraId="17609B6F" w14:textId="77777777" w:rsidR="006C2A1B" w:rsidRPr="00E418A4" w:rsidRDefault="006C2A1B" w:rsidP="00932755">
            <w:pPr>
              <w:pStyle w:val="TableParagraph"/>
              <w:spacing w:line="266" w:lineRule="exact"/>
              <w:ind w:left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Kaina,</w:t>
            </w:r>
          </w:p>
          <w:p w14:paraId="7037A0D3" w14:textId="77777777" w:rsidR="006C2A1B" w:rsidRPr="00E418A4" w:rsidRDefault="006C2A1B" w:rsidP="00932755">
            <w:pPr>
              <w:pStyle w:val="TableParagraph"/>
              <w:spacing w:line="266" w:lineRule="exact"/>
              <w:ind w:left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Eur</w:t>
            </w:r>
          </w:p>
        </w:tc>
      </w:tr>
      <w:tr w:rsidR="006C2A1B" w:rsidRPr="00E418A4" w14:paraId="682A2865" w14:textId="77777777" w:rsidTr="00932755">
        <w:trPr>
          <w:trHeight w:val="56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278F5EB4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1.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4230E0BA" w14:textId="77777777" w:rsidR="006C2A1B" w:rsidRPr="00E418A4" w:rsidRDefault="006C2A1B" w:rsidP="00932755">
            <w:pPr>
              <w:pStyle w:val="TableParagraph"/>
              <w:spacing w:line="240" w:lineRule="auto"/>
              <w:ind w:left="0" w:firstLine="129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MUZIEJAUS</w:t>
            </w:r>
            <w:r w:rsidRPr="00E418A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EKSPOZICIJŲ</w:t>
            </w:r>
            <w:r w:rsidRPr="00E418A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LANKYMAS</w:t>
            </w:r>
          </w:p>
        </w:tc>
      </w:tr>
      <w:tr w:rsidR="006C2A1B" w:rsidRPr="00E418A4" w14:paraId="34036B35" w14:textId="77777777" w:rsidTr="00932755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45C88F4" w14:textId="77777777" w:rsidR="006C2A1B" w:rsidRPr="00E418A4" w:rsidRDefault="006C2A1B" w:rsidP="00932755">
            <w:pPr>
              <w:pStyle w:val="TableParagraph"/>
              <w:spacing w:before="127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1.1.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CFEBF72" w14:textId="77777777" w:rsidR="006C2A1B" w:rsidRPr="00E418A4" w:rsidRDefault="006C2A1B" w:rsidP="00932755">
            <w:pPr>
              <w:pStyle w:val="TableParagraph"/>
              <w:spacing w:line="240" w:lineRule="auto"/>
              <w:ind w:left="0" w:firstLine="129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A.</w:t>
            </w:r>
            <w:r w:rsidRPr="00E418A4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Baranausko</w:t>
            </w:r>
            <w:r w:rsidRPr="00E418A4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klėtelė, A.</w:t>
            </w:r>
            <w:r w:rsidRPr="00E418A4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Vienuolio-Žukausko </w:t>
            </w:r>
            <w:r w:rsidRPr="00E418A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memorialinis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namas-muziejus</w:t>
            </w:r>
            <w:r w:rsidRPr="00E418A4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ir</w:t>
            </w:r>
            <w:r w:rsidRPr="00E418A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S.</w:t>
            </w:r>
            <w:r w:rsidRPr="00E418A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Petraškos</w:t>
            </w:r>
            <w:r w:rsidRPr="00E418A4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akmens</w:t>
            </w:r>
            <w:r w:rsidRPr="00E418A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tapybos</w:t>
            </w:r>
            <w:r w:rsidRPr="00E418A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ekspozicija</w:t>
            </w:r>
          </w:p>
        </w:tc>
      </w:tr>
      <w:tr w:rsidR="006C2A1B" w:rsidRPr="00E418A4" w14:paraId="0CFAD9A5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2348E39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1.1.1.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540DC80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 xml:space="preserve">bilieto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457F265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4,00</w:t>
            </w:r>
          </w:p>
        </w:tc>
      </w:tr>
      <w:tr w:rsidR="006C2A1B" w:rsidRPr="00E418A4" w14:paraId="0CDA8844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E7C5753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1.1.2.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32ED076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 xml:space="preserve">lengvatinė bilieto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6001961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3,00</w:t>
            </w:r>
          </w:p>
        </w:tc>
      </w:tr>
      <w:tr w:rsidR="006C2A1B" w:rsidRPr="00E418A4" w14:paraId="09361ABC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6AA4D01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1.1.3.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E58F0F6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šeimos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bilietas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520DFC9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11,00</w:t>
            </w:r>
          </w:p>
        </w:tc>
      </w:tr>
      <w:tr w:rsidR="006C2A1B" w:rsidRPr="00E418A4" w14:paraId="546A847A" w14:textId="77777777" w:rsidTr="00932755">
        <w:trPr>
          <w:trHeight w:val="284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BAC4362" w14:textId="77777777" w:rsidR="006C2A1B" w:rsidRPr="00E418A4" w:rsidRDefault="006C2A1B" w:rsidP="00932755">
            <w:pPr>
              <w:pStyle w:val="TableParagraph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1.2.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AA2036F" w14:textId="77777777" w:rsidR="006C2A1B" w:rsidRPr="00E418A4" w:rsidRDefault="006C2A1B" w:rsidP="00932755">
            <w:pPr>
              <w:pStyle w:val="TableParagraph"/>
              <w:ind w:left="9" w:firstLine="120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A.</w:t>
            </w:r>
            <w:r w:rsidRPr="00E418A4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Baranausko</w:t>
            </w:r>
            <w:r w:rsidRPr="00E418A4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klėtelė</w:t>
            </w:r>
          </w:p>
        </w:tc>
      </w:tr>
      <w:tr w:rsidR="006C2A1B" w:rsidRPr="00E418A4" w14:paraId="43A775AA" w14:textId="77777777" w:rsidTr="00932755">
        <w:trPr>
          <w:trHeight w:val="284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5691D48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1.2.1.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C950847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 xml:space="preserve">bilieto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C6B83AD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2,00</w:t>
            </w:r>
          </w:p>
        </w:tc>
      </w:tr>
      <w:tr w:rsidR="006C2A1B" w:rsidRPr="00E418A4" w14:paraId="0D0321AC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A59D14E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1.2.2.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2BF48F2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 xml:space="preserve">lengvatinė bilieto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F5E3AD0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1,50</w:t>
            </w:r>
          </w:p>
        </w:tc>
      </w:tr>
      <w:tr w:rsidR="006C2A1B" w:rsidRPr="00E418A4" w14:paraId="63411464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C2F6A5F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1.3.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210A2C4" w14:textId="77777777" w:rsidR="006C2A1B" w:rsidRPr="00E418A4" w:rsidRDefault="006C2A1B" w:rsidP="00932755">
            <w:pPr>
              <w:pStyle w:val="TableParagraph"/>
              <w:spacing w:line="240" w:lineRule="auto"/>
              <w:ind w:left="0" w:firstLine="129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A.</w:t>
            </w:r>
            <w:r w:rsidRPr="00E418A4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Vienuolio-Žukausko </w:t>
            </w:r>
            <w:r w:rsidRPr="00E418A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memorialinis namas-muziejus</w:t>
            </w:r>
          </w:p>
        </w:tc>
      </w:tr>
      <w:tr w:rsidR="006C2A1B" w:rsidRPr="00E418A4" w14:paraId="3D4D6C78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2B81C57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1.3.1.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C24118A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 xml:space="preserve">bilieto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EC1D678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2,00</w:t>
            </w:r>
          </w:p>
        </w:tc>
      </w:tr>
      <w:tr w:rsidR="006C2A1B" w:rsidRPr="00E418A4" w14:paraId="79A5DD70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E471E3E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1.3.2.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9602AE1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 xml:space="preserve">lengvatinė bilieto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959EB55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1,50</w:t>
            </w:r>
          </w:p>
        </w:tc>
      </w:tr>
      <w:tr w:rsidR="006C2A1B" w:rsidRPr="00E418A4" w14:paraId="587B0650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B2D0F6A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1.4.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AB54DEB" w14:textId="77777777" w:rsidR="006C2A1B" w:rsidRPr="00E418A4" w:rsidRDefault="006C2A1B" w:rsidP="00932755">
            <w:pPr>
              <w:pStyle w:val="TableParagraph"/>
              <w:spacing w:line="240" w:lineRule="auto"/>
              <w:ind w:left="0" w:firstLine="129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S.</w:t>
            </w:r>
            <w:r w:rsidRPr="00E418A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Petraškos</w:t>
            </w:r>
            <w:r w:rsidRPr="00E418A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akmens</w:t>
            </w:r>
            <w:r w:rsidRPr="00E418A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tapybos</w:t>
            </w:r>
            <w:r w:rsidRPr="00E418A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ekspozicija</w:t>
            </w:r>
          </w:p>
        </w:tc>
      </w:tr>
      <w:tr w:rsidR="006C2A1B" w:rsidRPr="00E418A4" w14:paraId="76F7B6AC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2AE1205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1.4.1.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AF5ECF5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 xml:space="preserve">bilieto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790541C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2,00</w:t>
            </w:r>
          </w:p>
        </w:tc>
      </w:tr>
      <w:tr w:rsidR="006C2A1B" w:rsidRPr="00E418A4" w14:paraId="7306EAA4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827D21B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1.4.2.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AB425C2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 xml:space="preserve">lengvatinė bilieto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C19560B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1,50</w:t>
            </w:r>
          </w:p>
        </w:tc>
      </w:tr>
      <w:tr w:rsidR="006C2A1B" w:rsidRPr="00E418A4" w14:paraId="7B8CC3DE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B647F26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1.5.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96ED277" w14:textId="77777777" w:rsidR="006C2A1B" w:rsidRPr="00E418A4" w:rsidRDefault="006C2A1B" w:rsidP="00932755">
            <w:pPr>
              <w:pStyle w:val="TableParagraph"/>
              <w:spacing w:line="240" w:lineRule="auto"/>
              <w:ind w:left="0" w:firstLine="129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J.</w:t>
            </w:r>
            <w:r w:rsidRPr="00E418A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Biliūno</w:t>
            </w:r>
            <w:r w:rsidRPr="00E418A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sodyba-</w:t>
            </w:r>
            <w:r w:rsidRPr="00E418A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muziejus</w:t>
            </w:r>
          </w:p>
        </w:tc>
      </w:tr>
      <w:tr w:rsidR="006C2A1B" w:rsidRPr="00E418A4" w14:paraId="2FCC9468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2431508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1.5.1.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28AB7A3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 xml:space="preserve">bilieto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EB3B8FC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2,00</w:t>
            </w:r>
          </w:p>
        </w:tc>
      </w:tr>
      <w:tr w:rsidR="006C2A1B" w:rsidRPr="00E418A4" w14:paraId="47774449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6663318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1.5.2.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9C30D57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 xml:space="preserve">lengvatinė bilieto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AE3927B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1,50</w:t>
            </w:r>
          </w:p>
        </w:tc>
      </w:tr>
      <w:tr w:rsidR="006C2A1B" w:rsidRPr="00E418A4" w14:paraId="3352BFFD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58388EC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1.5.3.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228AEDB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šeimos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bilietas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DC901B1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5,00</w:t>
            </w:r>
          </w:p>
        </w:tc>
      </w:tr>
      <w:tr w:rsidR="006C2A1B" w:rsidRPr="00E418A4" w14:paraId="0C8EF503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89C1AD7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1.6.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7BE59FC" w14:textId="77777777" w:rsidR="006C2A1B" w:rsidRPr="00E418A4" w:rsidRDefault="006C2A1B" w:rsidP="00932755">
            <w:pPr>
              <w:pStyle w:val="TableParagraph"/>
              <w:spacing w:line="240" w:lineRule="auto"/>
              <w:ind w:left="0" w:firstLine="129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L.</w:t>
            </w:r>
            <w:r w:rsidRPr="00E418A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ir</w:t>
            </w:r>
            <w:r w:rsidRPr="00E418A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S.</w:t>
            </w:r>
            <w:r w:rsidRPr="00E418A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Didžiulių</w:t>
            </w:r>
            <w:r w:rsidRPr="00E418A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memorialinė</w:t>
            </w:r>
            <w:r w:rsidRPr="00E418A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sodyba-</w:t>
            </w:r>
            <w:r w:rsidRPr="00E418A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muziejus</w:t>
            </w:r>
          </w:p>
        </w:tc>
      </w:tr>
      <w:tr w:rsidR="006C2A1B" w:rsidRPr="00E418A4" w14:paraId="126B7871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35A2D1C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1.6.1.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5816DC8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 xml:space="preserve">bilieto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15D46A2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2,00</w:t>
            </w:r>
          </w:p>
        </w:tc>
      </w:tr>
      <w:tr w:rsidR="006C2A1B" w:rsidRPr="00E418A4" w14:paraId="0693279D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FF83462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1.6.2.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FFE6952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 xml:space="preserve">lengvatinė bilieto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E1B40D6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1,50</w:t>
            </w:r>
          </w:p>
        </w:tc>
      </w:tr>
      <w:tr w:rsidR="006C2A1B" w:rsidRPr="00E418A4" w14:paraId="0AD73FCA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6636BA7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1.6.3.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F25D9A8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šeimos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bilietas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A1BE2C4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5,00</w:t>
            </w:r>
          </w:p>
        </w:tc>
      </w:tr>
      <w:tr w:rsidR="006C2A1B" w:rsidRPr="00E418A4" w14:paraId="6BB6EEB4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EB6DFE7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1.7.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8B8919C" w14:textId="77777777" w:rsidR="006C2A1B" w:rsidRPr="00E418A4" w:rsidRDefault="006C2A1B" w:rsidP="00932755">
            <w:pPr>
              <w:pStyle w:val="TableParagraph"/>
              <w:spacing w:line="240" w:lineRule="auto"/>
              <w:ind w:left="0" w:firstLine="129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B.</w:t>
            </w:r>
            <w:r w:rsidRPr="00E418A4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Buivydaitės</w:t>
            </w:r>
            <w:r w:rsidRPr="00E418A4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memorialinis</w:t>
            </w:r>
            <w:r w:rsidRPr="00E418A4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namas-</w:t>
            </w:r>
            <w:r w:rsidRPr="00E418A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muziejus</w:t>
            </w:r>
          </w:p>
        </w:tc>
      </w:tr>
      <w:tr w:rsidR="006C2A1B" w:rsidRPr="00E418A4" w14:paraId="7A8A9CD9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3F051D8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1.7.1.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580BF63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 xml:space="preserve">bilieto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73AEC5F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2,00</w:t>
            </w:r>
          </w:p>
        </w:tc>
      </w:tr>
      <w:tr w:rsidR="006C2A1B" w:rsidRPr="00E418A4" w14:paraId="71F392B5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2B034B5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1.7.2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CE2D19B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 xml:space="preserve">lengvatinė bilieto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48FF696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1,50</w:t>
            </w:r>
          </w:p>
        </w:tc>
      </w:tr>
      <w:tr w:rsidR="006C2A1B" w:rsidRPr="00E418A4" w14:paraId="35061361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8502F21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1.7.3.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72CC4C1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šeimos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bilietas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B84E9B1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5,00</w:t>
            </w:r>
          </w:p>
        </w:tc>
      </w:tr>
      <w:tr w:rsidR="006C2A1B" w:rsidRPr="00E418A4" w14:paraId="60E565B8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5222F41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1.8.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B7BA13C" w14:textId="77777777" w:rsidR="006C2A1B" w:rsidRPr="00E418A4" w:rsidRDefault="006C2A1B" w:rsidP="00932755">
            <w:pPr>
              <w:pStyle w:val="TableParagraph"/>
              <w:spacing w:line="240" w:lineRule="auto"/>
              <w:ind w:left="0" w:firstLine="129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Arklio </w:t>
            </w:r>
            <w:r w:rsidRPr="00E418A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muziejus</w:t>
            </w:r>
          </w:p>
        </w:tc>
      </w:tr>
      <w:tr w:rsidR="006C2A1B" w:rsidRPr="00E418A4" w14:paraId="15BBCCE8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B7C2566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1.8.1.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4B3A6ED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 xml:space="preserve">bilieto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B17A904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6,00</w:t>
            </w:r>
          </w:p>
        </w:tc>
      </w:tr>
      <w:tr w:rsidR="006C2A1B" w:rsidRPr="00E418A4" w14:paraId="3A1630D7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0B09A93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1.8.2.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226DF61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 xml:space="preserve">lengvatinė bilieto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8546E3E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4,00</w:t>
            </w:r>
          </w:p>
        </w:tc>
      </w:tr>
      <w:tr w:rsidR="006C2A1B" w:rsidRPr="00E418A4" w14:paraId="6797B0B5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05C8CAA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1.8.3.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98D0017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bilieto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kaina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Gyvojo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kaimo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programos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metu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1496440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7,00</w:t>
            </w:r>
          </w:p>
        </w:tc>
      </w:tr>
      <w:tr w:rsidR="006C2A1B" w:rsidRPr="00E418A4" w14:paraId="0F03A31D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162F834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1.8.4.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CD8C4AD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lengvatinė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bilieto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kaina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Gyvojo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kaimo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programos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metu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2FDD5E5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5,00</w:t>
            </w:r>
          </w:p>
        </w:tc>
      </w:tr>
      <w:tr w:rsidR="006C2A1B" w:rsidRPr="00E418A4" w14:paraId="11604716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99538D3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1.8.5.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CB1AD5A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šeimos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bilietas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754201A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16,00</w:t>
            </w:r>
          </w:p>
        </w:tc>
      </w:tr>
      <w:tr w:rsidR="006C2A1B" w:rsidRPr="00E418A4" w14:paraId="1F08BC1D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593CEF7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1.8.6.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277A783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šeimos</w:t>
            </w:r>
            <w:r w:rsidRPr="00E418A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bilietas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Gyvojo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kaimo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programos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metu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361EE88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19,00</w:t>
            </w:r>
          </w:p>
        </w:tc>
      </w:tr>
      <w:tr w:rsidR="006C2A1B" w:rsidRPr="00E418A4" w14:paraId="636953AA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D2573D0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1.9.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0D8ACC9" w14:textId="77777777" w:rsidR="006C2A1B" w:rsidRPr="00E418A4" w:rsidRDefault="006C2A1B" w:rsidP="00932755">
            <w:pPr>
              <w:pStyle w:val="TableParagraph"/>
              <w:spacing w:line="240" w:lineRule="auto"/>
              <w:ind w:left="0" w:firstLine="129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Siauruko </w:t>
            </w:r>
            <w:r w:rsidRPr="00E418A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muziejus</w:t>
            </w:r>
          </w:p>
        </w:tc>
      </w:tr>
      <w:tr w:rsidR="006C2A1B" w:rsidRPr="00E418A4" w14:paraId="689C89D7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ABB86E2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1.9.1.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7327C0B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 xml:space="preserve">bilieto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6CD9A13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5,00</w:t>
            </w:r>
          </w:p>
        </w:tc>
      </w:tr>
      <w:tr w:rsidR="006C2A1B" w:rsidRPr="00E418A4" w14:paraId="09B13A59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860ED1F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1.9.2.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975AD4F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 xml:space="preserve">lengvatinė bilieto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2866A84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4,00</w:t>
            </w:r>
          </w:p>
        </w:tc>
      </w:tr>
      <w:tr w:rsidR="006C2A1B" w:rsidRPr="00E418A4" w14:paraId="015C2E3E" w14:textId="77777777" w:rsidTr="00932755">
        <w:trPr>
          <w:trHeight w:val="275"/>
        </w:trPr>
        <w:tc>
          <w:tcPr>
            <w:tcW w:w="123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F182D7D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1.9.3.</w:t>
            </w:r>
          </w:p>
        </w:tc>
        <w:tc>
          <w:tcPr>
            <w:tcW w:w="682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D96075B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šeimos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bilietas</w:t>
            </w:r>
          </w:p>
        </w:tc>
        <w:tc>
          <w:tcPr>
            <w:tcW w:w="152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FA4D3BF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14,00</w:t>
            </w:r>
          </w:p>
        </w:tc>
      </w:tr>
      <w:tr w:rsidR="006C2A1B" w:rsidRPr="00E418A4" w14:paraId="06B3CE1E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866AA8F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1.10.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5AA05F8" w14:textId="77777777" w:rsidR="006C2A1B" w:rsidRPr="00E418A4" w:rsidRDefault="006C2A1B" w:rsidP="00932755">
            <w:pPr>
              <w:pStyle w:val="TableParagraph"/>
              <w:spacing w:line="240" w:lineRule="auto"/>
              <w:ind w:left="0" w:firstLine="129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Šeimyniškėlių</w:t>
            </w:r>
            <w:r w:rsidRPr="00E418A4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piliakalnio</w:t>
            </w:r>
            <w:r w:rsidRPr="00E418A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istorinis</w:t>
            </w:r>
            <w:r w:rsidRPr="00E418A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kompleksas</w:t>
            </w:r>
          </w:p>
        </w:tc>
      </w:tr>
      <w:tr w:rsidR="006C2A1B" w:rsidRPr="00E418A4" w14:paraId="1604C03E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AF71244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1.10.1.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3848B7A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 xml:space="preserve">bilieto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EE799D0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4,00</w:t>
            </w:r>
          </w:p>
        </w:tc>
      </w:tr>
    </w:tbl>
    <w:p w14:paraId="4F4FD1C8" w14:textId="77777777" w:rsidR="006C2A1B" w:rsidRDefault="006C2A1B" w:rsidP="006C2A1B">
      <w:pPr>
        <w:sectPr w:rsidR="006C2A1B" w:rsidSect="000C32E0">
          <w:pgSz w:w="11906" w:h="16838"/>
          <w:pgMar w:top="1134" w:right="567" w:bottom="1134" w:left="1701" w:header="0" w:footer="0" w:gutter="0"/>
          <w:cols w:space="1296"/>
          <w:formProt w:val="0"/>
          <w:docGrid w:linePitch="326"/>
        </w:sectPr>
      </w:pPr>
    </w:p>
    <w:tbl>
      <w:tblPr>
        <w:tblStyle w:val="TableNormal1"/>
        <w:tblW w:w="9587" w:type="dxa"/>
        <w:tblInd w:w="57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1E0" w:firstRow="1" w:lastRow="1" w:firstColumn="1" w:lastColumn="1" w:noHBand="0" w:noVBand="0"/>
      </w:tblPr>
      <w:tblGrid>
        <w:gridCol w:w="1237"/>
        <w:gridCol w:w="6826"/>
        <w:gridCol w:w="1524"/>
      </w:tblGrid>
      <w:tr w:rsidR="006C2A1B" w:rsidRPr="00E418A4" w14:paraId="0BBE861E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42FB588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1.10.2.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553EE02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 xml:space="preserve">lengvatinė bilieto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FDEA722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3,00</w:t>
            </w:r>
          </w:p>
        </w:tc>
      </w:tr>
      <w:tr w:rsidR="006C2A1B" w:rsidRPr="00E418A4" w14:paraId="454E3D0D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72BDA4F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1.10.3.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862BF05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šeimos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bilietas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F47171B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11,00</w:t>
            </w:r>
          </w:p>
        </w:tc>
      </w:tr>
      <w:tr w:rsidR="006C2A1B" w:rsidRPr="00E418A4" w14:paraId="6AD17E82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588F82F" w14:textId="77777777" w:rsidR="006C2A1B" w:rsidRPr="00E418A4" w:rsidRDefault="006C2A1B" w:rsidP="00932755">
            <w:pPr>
              <w:pStyle w:val="TableParagraph"/>
              <w:spacing w:line="240" w:lineRule="auto"/>
              <w:ind w:left="0" w:firstLine="90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1.11.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2A60275" w14:textId="77777777" w:rsidR="006C2A1B" w:rsidRPr="00E418A4" w:rsidRDefault="006C2A1B" w:rsidP="00932755">
            <w:pPr>
              <w:pStyle w:val="TableParagraph"/>
              <w:spacing w:line="240" w:lineRule="auto"/>
              <w:ind w:left="0" w:firstLine="1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Apžvalginio ekspozicijos lankymo bilietas renginio metu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5B9251C" w14:textId="77777777" w:rsidR="006C2A1B" w:rsidRPr="00E418A4" w:rsidRDefault="006C2A1B" w:rsidP="00932755">
            <w:pPr>
              <w:pStyle w:val="Table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6C2A1B" w:rsidRPr="00E418A4" w14:paraId="4F583131" w14:textId="77777777" w:rsidTr="00932755">
        <w:trPr>
          <w:trHeight w:val="275"/>
        </w:trPr>
        <w:tc>
          <w:tcPr>
            <w:tcW w:w="958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1EF2B2E" w14:textId="77777777" w:rsidR="006C2A1B" w:rsidRPr="00E418A4" w:rsidRDefault="006C2A1B" w:rsidP="00932755">
            <w:pPr>
              <w:pStyle w:val="Table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C2A1B" w:rsidRPr="00E418A4" w14:paraId="062D379E" w14:textId="77777777" w:rsidTr="00932755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5640876" w14:textId="77777777" w:rsidR="006C2A1B" w:rsidRPr="00E418A4" w:rsidRDefault="006C2A1B" w:rsidP="00932755">
            <w:pPr>
              <w:pStyle w:val="TableParagraph"/>
              <w:spacing w:before="127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2.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69A5514F" w14:textId="77777777" w:rsidR="006C2A1B" w:rsidRPr="00E418A4" w:rsidRDefault="006C2A1B" w:rsidP="00932755">
            <w:pPr>
              <w:pStyle w:val="TableParagraph"/>
              <w:spacing w:line="240" w:lineRule="auto"/>
              <w:ind w:left="0" w:firstLine="129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EDUKACINĖS</w:t>
            </w:r>
            <w:r w:rsidRPr="00E418A4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PROGRAMOS</w:t>
            </w:r>
          </w:p>
        </w:tc>
      </w:tr>
      <w:tr w:rsidR="006C2A1B" w:rsidRPr="00E418A4" w14:paraId="009DA5DD" w14:textId="77777777" w:rsidTr="00932755">
        <w:trPr>
          <w:trHeight w:val="284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FBB5BCD" w14:textId="77777777" w:rsidR="006C2A1B" w:rsidRPr="00E418A4" w:rsidRDefault="006C2A1B" w:rsidP="00932755">
            <w:pPr>
              <w:pStyle w:val="TableParagraph"/>
              <w:spacing w:before="127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2.1.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1BD922E" w14:textId="77777777" w:rsidR="006C2A1B" w:rsidRPr="00E418A4" w:rsidRDefault="006C2A1B" w:rsidP="00932755">
            <w:pPr>
              <w:pStyle w:val="TableParagraph"/>
              <w:spacing w:line="240" w:lineRule="auto"/>
              <w:ind w:left="0" w:firstLine="129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Kultūros</w:t>
            </w:r>
            <w:r w:rsidRPr="00E418A4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paso</w:t>
            </w:r>
            <w:r w:rsidRPr="00E418A4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sistemos</w:t>
            </w:r>
            <w:r w:rsidRPr="00E418A4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administruojamos</w:t>
            </w:r>
            <w:r w:rsidRPr="00E418A4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programos moksleiviams</w:t>
            </w:r>
          </w:p>
        </w:tc>
      </w:tr>
      <w:tr w:rsidR="006C2A1B" w:rsidRPr="00E418A4" w14:paraId="31C80D2E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AF0B6C6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2.1.1.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FA09935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Žaidybinė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programa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mažiesiems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F224BF1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1,00</w:t>
            </w:r>
          </w:p>
        </w:tc>
      </w:tr>
      <w:tr w:rsidR="006C2A1B" w:rsidRPr="00E418A4" w14:paraId="739C3D63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2AE7321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2.1.2.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9839586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Edukacinė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programa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min.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(be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techninių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priemonių)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80C1C09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2,00</w:t>
            </w:r>
          </w:p>
        </w:tc>
      </w:tr>
      <w:tr w:rsidR="006C2A1B" w:rsidRPr="00E418A4" w14:paraId="5807A482" w14:textId="77777777" w:rsidTr="00932755">
        <w:trPr>
          <w:trHeight w:val="31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BEC010A" w14:textId="77777777" w:rsidR="006C2A1B" w:rsidRPr="00E418A4" w:rsidRDefault="006C2A1B" w:rsidP="00932755">
            <w:pPr>
              <w:pStyle w:val="TableParagraph"/>
              <w:spacing w:before="1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2.1.3.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7F0C310" w14:textId="77777777" w:rsidR="006C2A1B" w:rsidRPr="00E418A4" w:rsidRDefault="006C2A1B" w:rsidP="00932755">
            <w:pPr>
              <w:pStyle w:val="TableParagraph"/>
              <w:spacing w:line="26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Edukacinė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programa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min.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(naudojamos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techninės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priemonės)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A77FBE7" w14:textId="77777777" w:rsidR="006C2A1B" w:rsidRPr="00E418A4" w:rsidRDefault="006C2A1B" w:rsidP="00932755">
            <w:pPr>
              <w:pStyle w:val="TableParagraph"/>
              <w:spacing w:line="266" w:lineRule="exact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3,00</w:t>
            </w:r>
          </w:p>
        </w:tc>
      </w:tr>
      <w:tr w:rsidR="006C2A1B" w:rsidRPr="00E418A4" w14:paraId="35124403" w14:textId="77777777" w:rsidTr="00932755">
        <w:trPr>
          <w:trHeight w:val="31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83EF607" w14:textId="77777777" w:rsidR="006C2A1B" w:rsidRPr="00E418A4" w:rsidRDefault="006C2A1B" w:rsidP="00932755">
            <w:pPr>
              <w:pStyle w:val="TableParagraph"/>
              <w:spacing w:before="1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2.1.4.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2714C79" w14:textId="77777777" w:rsidR="006C2A1B" w:rsidRPr="00E418A4" w:rsidRDefault="006C2A1B" w:rsidP="00932755">
            <w:pPr>
              <w:pStyle w:val="TableParagraph"/>
              <w:spacing w:line="26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Edukacinė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programa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min.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(be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techninių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priemonių)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F8FA74F" w14:textId="77777777" w:rsidR="006C2A1B" w:rsidRPr="00E418A4" w:rsidRDefault="006C2A1B" w:rsidP="00932755">
            <w:pPr>
              <w:pStyle w:val="TableParagraph"/>
              <w:spacing w:line="266" w:lineRule="exact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3,00</w:t>
            </w:r>
          </w:p>
        </w:tc>
      </w:tr>
      <w:tr w:rsidR="006C2A1B" w:rsidRPr="00E418A4" w14:paraId="5C1D667F" w14:textId="77777777" w:rsidTr="00932755">
        <w:trPr>
          <w:trHeight w:val="31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8C7F76A" w14:textId="77777777" w:rsidR="006C2A1B" w:rsidRPr="00E418A4" w:rsidRDefault="006C2A1B" w:rsidP="00932755">
            <w:pPr>
              <w:pStyle w:val="TableParagraph"/>
              <w:spacing w:before="1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2.1.5.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A6B6C8F" w14:textId="77777777" w:rsidR="006C2A1B" w:rsidRPr="00E418A4" w:rsidRDefault="006C2A1B" w:rsidP="00932755">
            <w:pPr>
              <w:pStyle w:val="TableParagraph"/>
              <w:spacing w:line="26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Edukacinė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programa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min.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(naudojamos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techninės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priemonės)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63075A1" w14:textId="77777777" w:rsidR="006C2A1B" w:rsidRPr="00E418A4" w:rsidRDefault="006C2A1B" w:rsidP="00932755">
            <w:pPr>
              <w:pStyle w:val="TableParagraph"/>
              <w:spacing w:line="266" w:lineRule="exact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4,00</w:t>
            </w:r>
          </w:p>
        </w:tc>
      </w:tr>
      <w:tr w:rsidR="006C2A1B" w:rsidRPr="00E418A4" w14:paraId="72DDC990" w14:textId="77777777" w:rsidTr="00932755">
        <w:trPr>
          <w:trHeight w:val="31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EF1FB23" w14:textId="77777777" w:rsidR="006C2A1B" w:rsidRPr="00E418A4" w:rsidRDefault="006C2A1B" w:rsidP="00932755">
            <w:pPr>
              <w:pStyle w:val="TableParagraph"/>
              <w:spacing w:before="1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2.1.6.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43C6839" w14:textId="77777777" w:rsidR="006C2A1B" w:rsidRPr="00E418A4" w:rsidRDefault="006C2A1B" w:rsidP="00932755">
            <w:pPr>
              <w:pStyle w:val="TableParagraph"/>
              <w:spacing w:line="26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Edukacinė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programa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min.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(be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techninių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priemonių)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C772BF3" w14:textId="77777777" w:rsidR="006C2A1B" w:rsidRPr="00E418A4" w:rsidRDefault="006C2A1B" w:rsidP="00932755">
            <w:pPr>
              <w:pStyle w:val="TableParagraph"/>
              <w:spacing w:line="266" w:lineRule="exact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5,00</w:t>
            </w:r>
          </w:p>
        </w:tc>
      </w:tr>
      <w:tr w:rsidR="006C2A1B" w:rsidRPr="00E418A4" w14:paraId="0AA35542" w14:textId="77777777" w:rsidTr="00932755">
        <w:trPr>
          <w:trHeight w:val="31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18A93AC" w14:textId="77777777" w:rsidR="006C2A1B" w:rsidRPr="00E418A4" w:rsidRDefault="006C2A1B" w:rsidP="00932755">
            <w:pPr>
              <w:pStyle w:val="TableParagraph"/>
              <w:spacing w:before="1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2.1.7.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C4FF8C9" w14:textId="77777777" w:rsidR="006C2A1B" w:rsidRPr="00E418A4" w:rsidRDefault="006C2A1B" w:rsidP="00932755">
            <w:pPr>
              <w:pStyle w:val="TableParagraph"/>
              <w:spacing w:line="26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Edukacinė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programa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min.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(naudojamos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techninės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priemonės)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30825EA" w14:textId="77777777" w:rsidR="006C2A1B" w:rsidRPr="00E418A4" w:rsidRDefault="006C2A1B" w:rsidP="00932755">
            <w:pPr>
              <w:pStyle w:val="TableParagraph"/>
              <w:spacing w:line="266" w:lineRule="exact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6,00</w:t>
            </w:r>
          </w:p>
        </w:tc>
      </w:tr>
      <w:tr w:rsidR="006C2A1B" w:rsidRPr="00E418A4" w14:paraId="01FC9164" w14:textId="77777777" w:rsidTr="00932755">
        <w:trPr>
          <w:trHeight w:val="31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70A70E3" w14:textId="77777777" w:rsidR="006C2A1B" w:rsidRPr="00E418A4" w:rsidRDefault="006C2A1B" w:rsidP="00932755">
            <w:pPr>
              <w:pStyle w:val="TableParagraph"/>
              <w:spacing w:before="1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2.1.8.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69978E0" w14:textId="77777777" w:rsidR="006C2A1B" w:rsidRPr="00E418A4" w:rsidRDefault="006C2A1B" w:rsidP="00932755">
            <w:pPr>
              <w:pStyle w:val="TableParagraph"/>
              <w:spacing w:line="26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Edukacinė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programa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121–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min.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8BEFCFE" w14:textId="77777777" w:rsidR="006C2A1B" w:rsidRPr="00E418A4" w:rsidRDefault="006C2A1B" w:rsidP="00932755">
            <w:pPr>
              <w:pStyle w:val="TableParagraph"/>
              <w:spacing w:line="266" w:lineRule="exact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7,00</w:t>
            </w:r>
          </w:p>
        </w:tc>
      </w:tr>
      <w:tr w:rsidR="006C2A1B" w:rsidRPr="00E418A4" w14:paraId="4D3B19FC" w14:textId="77777777" w:rsidTr="00932755">
        <w:trPr>
          <w:trHeight w:val="31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1625922" w14:textId="77777777" w:rsidR="006C2A1B" w:rsidRPr="00E418A4" w:rsidRDefault="006C2A1B" w:rsidP="00932755">
            <w:pPr>
              <w:pStyle w:val="TableParagraph"/>
              <w:spacing w:before="1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2.1.9.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50242D9" w14:textId="77777777" w:rsidR="006C2A1B" w:rsidRPr="00E418A4" w:rsidRDefault="006C2A1B" w:rsidP="00932755">
            <w:pPr>
              <w:pStyle w:val="TableParagraph"/>
              <w:spacing w:line="26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Išvažiuojamoji</w:t>
            </w:r>
            <w:r w:rsidRPr="00E418A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edukacinė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programa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(iki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min.)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2CB52FB" w14:textId="77777777" w:rsidR="006C2A1B" w:rsidRPr="00E418A4" w:rsidRDefault="006C2A1B" w:rsidP="00932755">
            <w:pPr>
              <w:pStyle w:val="TableParagraph"/>
              <w:spacing w:line="266" w:lineRule="exact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3,00</w:t>
            </w:r>
          </w:p>
        </w:tc>
      </w:tr>
      <w:tr w:rsidR="006C2A1B" w:rsidRPr="00E418A4" w14:paraId="79BB5BBA" w14:textId="77777777" w:rsidTr="00932755">
        <w:trPr>
          <w:trHeight w:val="31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F60B83B" w14:textId="77777777" w:rsidR="006C2A1B" w:rsidRPr="00E418A4" w:rsidRDefault="006C2A1B" w:rsidP="00932755">
            <w:pPr>
              <w:pStyle w:val="TableParagraph"/>
              <w:spacing w:before="1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2.1.10.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C889E8D" w14:textId="77777777" w:rsidR="006C2A1B" w:rsidRPr="00E418A4" w:rsidRDefault="006C2A1B" w:rsidP="00932755">
            <w:pPr>
              <w:pStyle w:val="TableParagraph"/>
              <w:spacing w:line="26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Nuotolinė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edukacinė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programa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(45</w:t>
            </w:r>
            <w:r w:rsidRPr="00E418A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min.)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0376F72" w14:textId="77777777" w:rsidR="006C2A1B" w:rsidRPr="00E418A4" w:rsidRDefault="006C2A1B" w:rsidP="00932755">
            <w:pPr>
              <w:pStyle w:val="TableParagraph"/>
              <w:spacing w:line="266" w:lineRule="exact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2,00</w:t>
            </w:r>
          </w:p>
        </w:tc>
      </w:tr>
      <w:tr w:rsidR="006C2A1B" w:rsidRPr="00E418A4" w14:paraId="04A86A02" w14:textId="77777777" w:rsidTr="00932755">
        <w:trPr>
          <w:trHeight w:val="31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3BADD51" w14:textId="77777777" w:rsidR="006C2A1B" w:rsidRPr="00E418A4" w:rsidRDefault="006C2A1B" w:rsidP="00932755">
            <w:pPr>
              <w:pStyle w:val="TableParagraph"/>
              <w:spacing w:before="1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2.1.11.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2C931E2" w14:textId="77777777" w:rsidR="006C2A1B" w:rsidRPr="00E418A4" w:rsidRDefault="006C2A1B" w:rsidP="00932755">
            <w:pPr>
              <w:pStyle w:val="TableParagraph"/>
              <w:spacing w:line="26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Nuotolinė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edukacinė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programa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(iki 30</w:t>
            </w:r>
            <w:r w:rsidRPr="00E418A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min.)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B8B938E" w14:textId="77777777" w:rsidR="006C2A1B" w:rsidRPr="00E418A4" w:rsidRDefault="006C2A1B" w:rsidP="00932755">
            <w:pPr>
              <w:pStyle w:val="TableParagraph"/>
              <w:spacing w:line="266" w:lineRule="exact"/>
              <w:ind w:left="9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1,00</w:t>
            </w:r>
          </w:p>
        </w:tc>
      </w:tr>
      <w:tr w:rsidR="006C2A1B" w:rsidRPr="00E418A4" w14:paraId="6ADCDB67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BF783C7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2.2.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18733D8" w14:textId="77777777" w:rsidR="006C2A1B" w:rsidRPr="00E418A4" w:rsidRDefault="006C2A1B" w:rsidP="00932755">
            <w:pPr>
              <w:pStyle w:val="TableParagraph"/>
              <w:spacing w:line="240" w:lineRule="auto"/>
              <w:ind w:left="0" w:firstLine="129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Kitos</w:t>
            </w:r>
            <w:r w:rsidRPr="00E418A4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programos</w:t>
            </w:r>
            <w:r w:rsidRPr="00E418A4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vaikams</w:t>
            </w:r>
            <w:r w:rsidRPr="00E418A4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ir</w:t>
            </w:r>
            <w:r w:rsidRPr="00E418A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suaugusiesiems</w:t>
            </w:r>
          </w:p>
        </w:tc>
      </w:tr>
      <w:tr w:rsidR="006C2A1B" w:rsidRPr="00E418A4" w14:paraId="535FCCDD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5D9FB06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2.2.1.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67FF1B8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Žaidybinė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programa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mažiesiems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(tik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lengvatinė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bilieto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kaina)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568DFD4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1,00</w:t>
            </w:r>
          </w:p>
        </w:tc>
      </w:tr>
      <w:tr w:rsidR="006C2A1B" w:rsidRPr="00E418A4" w14:paraId="3C55C57F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D431613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2.2.2.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1B29DF0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Edukacinė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programa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min.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C61BB28" w14:textId="77777777" w:rsidR="006C2A1B" w:rsidRPr="00E418A4" w:rsidRDefault="006C2A1B" w:rsidP="00932755">
            <w:pPr>
              <w:pStyle w:val="Table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2A1B" w:rsidRPr="00E418A4" w14:paraId="433E4408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1867C6B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2.2.2.1.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F5FE232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 xml:space="preserve">bilieto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C758362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3,00</w:t>
            </w:r>
          </w:p>
        </w:tc>
      </w:tr>
      <w:tr w:rsidR="006C2A1B" w:rsidRPr="00E418A4" w14:paraId="36C27EA2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6C4C371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2.2.2.2.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58AAC68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 xml:space="preserve">lengvatinė bilieto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404C9E7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2,00</w:t>
            </w:r>
          </w:p>
        </w:tc>
      </w:tr>
      <w:tr w:rsidR="006C2A1B" w:rsidRPr="00E418A4" w14:paraId="64433F4E" w14:textId="77777777" w:rsidTr="00932755">
        <w:trPr>
          <w:trHeight w:val="31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E80CCEA" w14:textId="77777777" w:rsidR="006C2A1B" w:rsidRPr="00E418A4" w:rsidRDefault="006C2A1B" w:rsidP="00932755">
            <w:pPr>
              <w:pStyle w:val="TableParagraph"/>
              <w:spacing w:before="1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2.2.3.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E421277" w14:textId="77777777" w:rsidR="006C2A1B" w:rsidRPr="00E418A4" w:rsidRDefault="006C2A1B" w:rsidP="00932755">
            <w:pPr>
              <w:pStyle w:val="TableParagraph"/>
              <w:spacing w:line="26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Edukacinė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programa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min.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7CB1076" w14:textId="77777777" w:rsidR="006C2A1B" w:rsidRPr="00E418A4" w:rsidRDefault="006C2A1B" w:rsidP="00932755">
            <w:pPr>
              <w:pStyle w:val="Table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2A1B" w:rsidRPr="00E418A4" w14:paraId="36237262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2E07545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2.2.3.1.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7FF9B0D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 xml:space="preserve">bilieto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3EC2A67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5,00</w:t>
            </w:r>
          </w:p>
        </w:tc>
      </w:tr>
      <w:tr w:rsidR="006C2A1B" w:rsidRPr="00E418A4" w14:paraId="41093F13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8E7DF97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2.2.3.2.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27949FF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 xml:space="preserve">lengvatinė bilieto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2188092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3,00</w:t>
            </w:r>
          </w:p>
        </w:tc>
      </w:tr>
      <w:tr w:rsidR="006C2A1B" w:rsidRPr="00E418A4" w14:paraId="475D040E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AC5942C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2.2.4.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8D20E6A" w14:textId="77777777" w:rsidR="006C2A1B" w:rsidRPr="00E418A4" w:rsidRDefault="006C2A1B" w:rsidP="00932755">
            <w:pPr>
              <w:pStyle w:val="TableParagraph"/>
              <w:ind w:left="0" w:firstLine="129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Edukacinė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programa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120–180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min.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D7FB55A" w14:textId="77777777" w:rsidR="006C2A1B" w:rsidRPr="00E418A4" w:rsidRDefault="006C2A1B" w:rsidP="00932755">
            <w:pPr>
              <w:pStyle w:val="Table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2A1B" w:rsidRPr="00E418A4" w14:paraId="2A11E89C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6715611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2.2.4.1.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4FFA0DE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 xml:space="preserve">bilieto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DCB448E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8,00</w:t>
            </w:r>
          </w:p>
        </w:tc>
      </w:tr>
      <w:tr w:rsidR="006C2A1B" w:rsidRPr="00E418A4" w14:paraId="6606165A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C15673E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2.2.4.2.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C265C56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 xml:space="preserve">lengvatinė bilieto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6B12C87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6,00</w:t>
            </w:r>
          </w:p>
        </w:tc>
      </w:tr>
      <w:tr w:rsidR="006C2A1B" w:rsidRPr="00E418A4" w14:paraId="7D306F24" w14:textId="77777777" w:rsidTr="00932755">
        <w:trPr>
          <w:trHeight w:val="272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2945656" w14:textId="77777777" w:rsidR="006C2A1B" w:rsidRPr="00E418A4" w:rsidRDefault="006C2A1B" w:rsidP="00932755">
            <w:pPr>
              <w:pStyle w:val="TableParagraph"/>
              <w:spacing w:before="5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2.2.5.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FC0DA56" w14:textId="77777777" w:rsidR="006C2A1B" w:rsidRPr="00E418A4" w:rsidRDefault="006C2A1B" w:rsidP="00932755">
            <w:pPr>
              <w:pStyle w:val="TableParagraph"/>
              <w:spacing w:line="26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Programa,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vykdoma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E418A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val.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484FED2" w14:textId="77777777" w:rsidR="006C2A1B" w:rsidRPr="00E418A4" w:rsidRDefault="006C2A1B" w:rsidP="00932755">
            <w:pPr>
              <w:pStyle w:val="TableParagraph"/>
              <w:spacing w:line="266" w:lineRule="exact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12,00</w:t>
            </w:r>
          </w:p>
        </w:tc>
      </w:tr>
      <w:tr w:rsidR="006C2A1B" w:rsidRPr="00E418A4" w14:paraId="22207D34" w14:textId="77777777" w:rsidTr="00932755">
        <w:trPr>
          <w:trHeight w:val="272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624A267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2.3.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67719AC" w14:textId="77777777" w:rsidR="006C2A1B" w:rsidRPr="00E418A4" w:rsidRDefault="006C2A1B" w:rsidP="00932755">
            <w:pPr>
              <w:pStyle w:val="TableParagraph"/>
              <w:spacing w:line="240" w:lineRule="auto"/>
              <w:ind w:left="0" w:firstLine="129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Edukacinė</w:t>
            </w:r>
            <w:r w:rsidRPr="00E418A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programa</w:t>
            </w:r>
            <w:r w:rsidRPr="00E418A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ne</w:t>
            </w:r>
            <w:r w:rsidRPr="00E418A4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Muziejaus</w:t>
            </w:r>
            <w:r w:rsidRPr="00E418A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ekspozicijoje</w:t>
            </w:r>
            <w:r w:rsidRPr="00E418A4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(1</w:t>
            </w:r>
            <w:r w:rsidRPr="00E418A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val.)</w:t>
            </w:r>
          </w:p>
        </w:tc>
      </w:tr>
      <w:tr w:rsidR="006C2A1B" w:rsidRPr="00E418A4" w14:paraId="5D469D15" w14:textId="77777777" w:rsidTr="00932755">
        <w:trPr>
          <w:trHeight w:val="272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37003B0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2.3.1.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B4A61F0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 xml:space="preserve">bilieto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F9BF659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5,00</w:t>
            </w:r>
          </w:p>
        </w:tc>
      </w:tr>
      <w:tr w:rsidR="006C2A1B" w:rsidRPr="00E418A4" w14:paraId="4CA97F0D" w14:textId="77777777" w:rsidTr="00932755">
        <w:trPr>
          <w:trHeight w:val="272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90505EB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2.3.2.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0C0F9A9" w14:textId="77777777" w:rsidR="006C2A1B" w:rsidRPr="00E418A4" w:rsidRDefault="006C2A1B" w:rsidP="00932755">
            <w:pPr>
              <w:pStyle w:val="TableParagraph"/>
              <w:spacing w:line="240" w:lineRule="auto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 xml:space="preserve">lengvatinė bilieto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636BAD0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3,00</w:t>
            </w:r>
          </w:p>
        </w:tc>
      </w:tr>
      <w:tr w:rsidR="006C2A1B" w:rsidRPr="00E418A4" w14:paraId="35380948" w14:textId="77777777" w:rsidTr="00932755">
        <w:trPr>
          <w:trHeight w:val="317"/>
        </w:trPr>
        <w:tc>
          <w:tcPr>
            <w:tcW w:w="958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D7BE620" w14:textId="77777777" w:rsidR="006C2A1B" w:rsidRPr="00E418A4" w:rsidRDefault="006C2A1B" w:rsidP="00932755">
            <w:pPr>
              <w:pStyle w:val="Table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2A1B" w:rsidRPr="00E418A4" w14:paraId="06BBD2C5" w14:textId="77777777" w:rsidTr="00932755">
        <w:trPr>
          <w:trHeight w:val="56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41C8D6B7" w14:textId="77777777" w:rsidR="006C2A1B" w:rsidRPr="00E418A4" w:rsidRDefault="006C2A1B" w:rsidP="00932755">
            <w:pPr>
              <w:pStyle w:val="TableParagraph"/>
              <w:spacing w:before="1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3.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50E1EFDD" w14:textId="77777777" w:rsidR="006C2A1B" w:rsidRPr="00E418A4" w:rsidRDefault="006C2A1B" w:rsidP="00932755">
            <w:pPr>
              <w:pStyle w:val="TableParagraph"/>
              <w:spacing w:line="240" w:lineRule="auto"/>
              <w:ind w:left="0" w:firstLine="129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PASLAUGOS</w:t>
            </w:r>
            <w:r w:rsidRPr="00E418A4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MUZIEJAUS</w:t>
            </w:r>
            <w:r w:rsidRPr="00E418A4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EKSPOZICIJOSE</w:t>
            </w:r>
          </w:p>
        </w:tc>
      </w:tr>
      <w:tr w:rsidR="006C2A1B" w:rsidRPr="00E418A4" w14:paraId="6A5127FB" w14:textId="77777777" w:rsidTr="00932755">
        <w:trPr>
          <w:trHeight w:val="284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6E918F1A" w14:textId="77777777" w:rsidR="006C2A1B" w:rsidRPr="00E418A4" w:rsidRDefault="006C2A1B" w:rsidP="00932755">
            <w:pPr>
              <w:pStyle w:val="TableParagraph"/>
              <w:spacing w:before="58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3.1.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612BD9D8" w14:textId="77777777" w:rsidR="006C2A1B" w:rsidRPr="00E418A4" w:rsidRDefault="006C2A1B" w:rsidP="00932755">
            <w:pPr>
              <w:pStyle w:val="TableParagraph"/>
              <w:spacing w:line="240" w:lineRule="auto"/>
              <w:ind w:left="0" w:firstLine="129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Gido </w:t>
            </w:r>
            <w:r w:rsidRPr="00E418A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paslaugos užsienio kalba</w:t>
            </w:r>
          </w:p>
        </w:tc>
      </w:tr>
      <w:tr w:rsidR="006C2A1B" w:rsidRPr="00E418A4" w14:paraId="79E6748E" w14:textId="77777777" w:rsidTr="00932755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677B355" w14:textId="77777777" w:rsidR="006C2A1B" w:rsidRPr="00E418A4" w:rsidRDefault="006C2A1B" w:rsidP="00932755">
            <w:pPr>
              <w:pStyle w:val="TableParagraph"/>
              <w:spacing w:before="127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3.1.1.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92793F9" w14:textId="77777777" w:rsidR="006C2A1B" w:rsidRPr="00E418A4" w:rsidRDefault="006C2A1B" w:rsidP="00932755">
            <w:pPr>
              <w:pStyle w:val="TableParagraph"/>
              <w:spacing w:line="26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Gido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paslauga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užsienio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kalba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grupei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iki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asmenų</w:t>
            </w:r>
            <w:r w:rsidRPr="00E418A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viename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Muziejaus</w:t>
            </w:r>
            <w:r w:rsidRPr="00E418A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objekte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E64BE53" w14:textId="77777777" w:rsidR="006C2A1B" w:rsidRPr="00E418A4" w:rsidRDefault="006C2A1B" w:rsidP="00932755">
            <w:pPr>
              <w:pStyle w:val="TableParagraph"/>
              <w:spacing w:line="266" w:lineRule="exact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5,00</w:t>
            </w:r>
          </w:p>
        </w:tc>
      </w:tr>
      <w:tr w:rsidR="006C2A1B" w:rsidRPr="00E418A4" w14:paraId="32781561" w14:textId="77777777" w:rsidTr="00932755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91255E9" w14:textId="77777777" w:rsidR="006C2A1B" w:rsidRPr="00E418A4" w:rsidRDefault="006C2A1B" w:rsidP="00932755">
            <w:pPr>
              <w:pStyle w:val="TableParagraph"/>
              <w:spacing w:before="127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3.1.2.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F769BE4" w14:textId="77777777" w:rsidR="006C2A1B" w:rsidRPr="00E418A4" w:rsidRDefault="006C2A1B" w:rsidP="00932755">
            <w:pPr>
              <w:pStyle w:val="TableParagraph"/>
              <w:spacing w:line="26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Gido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paslauga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užsienio</w:t>
            </w:r>
            <w:r w:rsidRPr="00E418A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kalba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grupei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nuo</w:t>
            </w:r>
            <w:r w:rsidRPr="00E418A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10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asmenų</w:t>
            </w:r>
            <w:r w:rsidRPr="00E418A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viename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Muziejaus</w:t>
            </w:r>
            <w:r w:rsidRPr="00E418A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objekte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4476846" w14:textId="77777777" w:rsidR="006C2A1B" w:rsidRPr="00E418A4" w:rsidRDefault="006C2A1B" w:rsidP="00932755">
            <w:pPr>
              <w:pStyle w:val="TableParagraph"/>
              <w:spacing w:line="266" w:lineRule="exact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12,00</w:t>
            </w:r>
          </w:p>
        </w:tc>
      </w:tr>
      <w:tr w:rsidR="006C2A1B" w:rsidRPr="00E418A4" w14:paraId="7979652E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3D8FCCF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3.2.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667717B" w14:textId="77777777" w:rsidR="006C2A1B" w:rsidRPr="00E418A4" w:rsidRDefault="006C2A1B" w:rsidP="00932755">
            <w:pPr>
              <w:pStyle w:val="TableParagraph"/>
              <w:spacing w:line="240" w:lineRule="auto"/>
              <w:ind w:left="0" w:firstLine="129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Pramoginės</w:t>
            </w:r>
            <w:r w:rsidRPr="00E418A4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veiklos</w:t>
            </w:r>
            <w:r w:rsidRPr="00E418A4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Muziejaus</w:t>
            </w:r>
            <w:r w:rsidRPr="00E418A4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ekspozicijose</w:t>
            </w:r>
          </w:p>
        </w:tc>
      </w:tr>
      <w:tr w:rsidR="006C2A1B" w:rsidRPr="00E418A4" w14:paraId="7922491B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12B8C53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3.2.1.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EB3144F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Pasivažinėjimas</w:t>
            </w:r>
            <w:r w:rsidRPr="00E418A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rankine</w:t>
            </w:r>
            <w:r w:rsidRPr="00E418A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drezina</w:t>
            </w:r>
            <w:r w:rsidRPr="00E418A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Siauruko</w:t>
            </w:r>
            <w:r w:rsidRPr="00E418A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muziejaus</w:t>
            </w:r>
            <w:r w:rsidRPr="00E418A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teritorijoje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71EF177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1,00</w:t>
            </w:r>
          </w:p>
        </w:tc>
      </w:tr>
      <w:tr w:rsidR="006C2A1B" w:rsidRPr="00E418A4" w14:paraId="7997B3B0" w14:textId="77777777" w:rsidTr="00932755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35B79C9" w14:textId="77777777" w:rsidR="006C2A1B" w:rsidRPr="00E418A4" w:rsidRDefault="006C2A1B" w:rsidP="00932755">
            <w:pPr>
              <w:pStyle w:val="TableParagraph"/>
              <w:spacing w:before="127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3.2.3.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75BD9ED" w14:textId="77777777" w:rsidR="006C2A1B" w:rsidRPr="00E418A4" w:rsidRDefault="006C2A1B" w:rsidP="00932755">
            <w:pPr>
              <w:pStyle w:val="TableParagraph"/>
              <w:spacing w:line="26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Važinėjimasis</w:t>
            </w:r>
            <w:r w:rsidRPr="00E418A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arklio traukiamu vežimu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Arklio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muziejaus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teritorijoje (1,2 km)</w:t>
            </w:r>
            <w:r w:rsidRPr="00E418A4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9C444FE" w14:textId="77777777" w:rsidR="006C2A1B" w:rsidRPr="00E418A4" w:rsidRDefault="006C2A1B" w:rsidP="00932755">
            <w:pPr>
              <w:pStyle w:val="Table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3,00</w:t>
            </w:r>
          </w:p>
        </w:tc>
      </w:tr>
      <w:tr w:rsidR="006C2A1B" w:rsidRPr="00E418A4" w14:paraId="565F13BD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BD56B09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3.2.4.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5781B19" w14:textId="4EE512BE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Važinėjimasis 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po Niūronių kaimo apylinkes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(30 min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.) ekipažui (1</w:t>
            </w:r>
            <w:r w:rsidR="00A7563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–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 asm.)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BB47E52" w14:textId="77777777" w:rsidR="006C2A1B" w:rsidRPr="00E418A4" w:rsidRDefault="006C2A1B" w:rsidP="00932755">
            <w:pPr>
              <w:pStyle w:val="Table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6C2A1B" w:rsidRPr="00E418A4" w14:paraId="00D5EFB9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8850E8F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3.2.5.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38C2FB5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Jodinėjimas</w:t>
            </w:r>
            <w:r w:rsidRPr="00E418A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Arklio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muziejaus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aptvare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ratas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asmeniui)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40F0F96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3,00</w:t>
            </w:r>
          </w:p>
        </w:tc>
      </w:tr>
      <w:tr w:rsidR="006C2A1B" w:rsidRPr="00E418A4" w14:paraId="735D44D5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A5A33FF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189826C" w14:textId="77777777" w:rsidR="006C2A1B" w:rsidRPr="00E418A4" w:rsidRDefault="006C2A1B" w:rsidP="00932755">
            <w:pPr>
              <w:pStyle w:val="TableParagraph"/>
              <w:spacing w:line="240" w:lineRule="auto"/>
              <w:ind w:left="0" w:firstLine="129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Kitos</w:t>
            </w:r>
            <w:r w:rsidRPr="00E418A4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paslaugos</w:t>
            </w:r>
            <w:r w:rsidRPr="00E418A4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Muziejaus</w:t>
            </w:r>
            <w:r w:rsidRPr="00E418A4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ekspozicijose</w:t>
            </w:r>
          </w:p>
        </w:tc>
      </w:tr>
      <w:tr w:rsidR="006C2A1B" w:rsidRPr="00E418A4" w14:paraId="66BEA37B" w14:textId="77777777" w:rsidTr="00932755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C268E92" w14:textId="77777777" w:rsidR="006C2A1B" w:rsidRPr="00E418A4" w:rsidRDefault="006C2A1B" w:rsidP="00932755">
            <w:pPr>
              <w:pStyle w:val="TableParagraph"/>
              <w:spacing w:before="127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3.3.1.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E386628" w14:textId="77777777" w:rsidR="006C2A1B" w:rsidRPr="00E418A4" w:rsidRDefault="006C2A1B" w:rsidP="00932755">
            <w:pPr>
              <w:pStyle w:val="TableParagraph"/>
              <w:spacing w:line="26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Fotografavimas</w:t>
            </w:r>
            <w:r w:rsidRPr="00E418A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muziejaus</w:t>
            </w:r>
            <w:r w:rsidRPr="00E418A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ekspozicijose</w:t>
            </w:r>
            <w:r w:rsidRPr="00E418A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r w:rsidRPr="00E418A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teritorijoje</w:t>
            </w:r>
            <w:r w:rsidRPr="00E418A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komerciniais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tikslais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val.)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4B3F4AE" w14:textId="77777777" w:rsidR="006C2A1B" w:rsidRPr="00E418A4" w:rsidRDefault="006C2A1B" w:rsidP="00932755">
            <w:pPr>
              <w:pStyle w:val="TableParagraph"/>
              <w:spacing w:line="266" w:lineRule="exact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50,00</w:t>
            </w:r>
          </w:p>
        </w:tc>
      </w:tr>
      <w:tr w:rsidR="006C2A1B" w:rsidRPr="00E418A4" w14:paraId="6CF3EA15" w14:textId="77777777" w:rsidTr="00932755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A929195" w14:textId="77777777" w:rsidR="006C2A1B" w:rsidRPr="00E418A4" w:rsidRDefault="006C2A1B" w:rsidP="00932755">
            <w:pPr>
              <w:pStyle w:val="TableParagraph"/>
              <w:spacing w:before="127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3.3.2.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3E7CA30" w14:textId="77777777" w:rsidR="006C2A1B" w:rsidRPr="00E418A4" w:rsidRDefault="006C2A1B" w:rsidP="00932755">
            <w:pPr>
              <w:pStyle w:val="TableParagraph"/>
              <w:spacing w:line="26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Filmavimas</w:t>
            </w:r>
            <w:r w:rsidRPr="00E418A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muziejaus</w:t>
            </w:r>
            <w:r w:rsidRPr="00E418A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ekspozicijose</w:t>
            </w:r>
            <w:r w:rsidRPr="00E418A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r w:rsidRPr="00E418A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teritorijoje</w:t>
            </w:r>
            <w:r w:rsidRPr="00E418A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komerciniais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tikslais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val.)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E444ABD" w14:textId="77777777" w:rsidR="006C2A1B" w:rsidRPr="00E418A4" w:rsidRDefault="006C2A1B" w:rsidP="00932755">
            <w:pPr>
              <w:pStyle w:val="TableParagraph"/>
              <w:spacing w:line="266" w:lineRule="exact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100,00</w:t>
            </w:r>
          </w:p>
        </w:tc>
      </w:tr>
      <w:tr w:rsidR="006C2A1B" w:rsidRPr="00E418A4" w14:paraId="4010C7DE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4681506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3.3.3.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7FB6884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Edukacinių</w:t>
            </w:r>
            <w:r w:rsidRPr="00E418A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programų</w:t>
            </w:r>
            <w:r w:rsidRPr="00E418A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priemonių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mokestis</w:t>
            </w:r>
            <w:r w:rsidRPr="00E418A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(amatų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ir papročių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programoms)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2E5418E" w14:textId="77777777" w:rsidR="006C2A1B" w:rsidRPr="00E418A4" w:rsidRDefault="006C2A1B" w:rsidP="00932755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1,00</w:t>
            </w:r>
          </w:p>
        </w:tc>
      </w:tr>
      <w:tr w:rsidR="006C2A1B" w:rsidRPr="00E418A4" w14:paraId="29E7A155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ED05CF9" w14:textId="77777777" w:rsidR="006C2A1B" w:rsidRPr="00E418A4" w:rsidRDefault="006C2A1B" w:rsidP="00932755">
            <w:pPr>
              <w:pStyle w:val="TableParagraph"/>
              <w:spacing w:before="127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3.3.4.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A8BA7AD" w14:textId="77777777" w:rsidR="006C2A1B" w:rsidRPr="00E418A4" w:rsidRDefault="006C2A1B" w:rsidP="00932755">
            <w:pPr>
              <w:pStyle w:val="TableParagraph"/>
              <w:spacing w:line="26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Renginio muziejaus patalpose aptarnavimo paslauga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val.)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AAC9547" w14:textId="77777777" w:rsidR="006C2A1B" w:rsidRPr="00E418A4" w:rsidRDefault="006C2A1B" w:rsidP="00932755">
            <w:pPr>
              <w:pStyle w:val="TableParagraph"/>
              <w:spacing w:line="266" w:lineRule="exact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100,00</w:t>
            </w:r>
          </w:p>
        </w:tc>
      </w:tr>
      <w:tr w:rsidR="006C2A1B" w:rsidRPr="00E418A4" w14:paraId="4B1E483D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624F9DE" w14:textId="77777777" w:rsidR="006C2A1B" w:rsidRPr="00E418A4" w:rsidRDefault="006C2A1B" w:rsidP="00932755">
            <w:pPr>
              <w:pStyle w:val="TableParagraph"/>
              <w:spacing w:before="127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3.3.5.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3929822" w14:textId="77777777" w:rsidR="006C2A1B" w:rsidRPr="00E418A4" w:rsidRDefault="006C2A1B" w:rsidP="00932755">
            <w:pPr>
              <w:pStyle w:val="TableParagraph"/>
              <w:spacing w:line="26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Mokamo profesionaliojo meno renginio, vykstančio muziejaus patalpose, bilieto kaina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9E32C10" w14:textId="77777777" w:rsidR="006C2A1B" w:rsidRPr="00E418A4" w:rsidRDefault="006C2A1B" w:rsidP="00932755">
            <w:pPr>
              <w:pStyle w:val="TableParagraph"/>
              <w:spacing w:line="266" w:lineRule="exact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</w:tr>
      <w:tr w:rsidR="006C2A1B" w:rsidRPr="00E418A4" w14:paraId="456A2BA0" w14:textId="77777777" w:rsidTr="00932755">
        <w:trPr>
          <w:trHeight w:val="275"/>
        </w:trPr>
        <w:tc>
          <w:tcPr>
            <w:tcW w:w="958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3C6319C" w14:textId="77777777" w:rsidR="006C2A1B" w:rsidRPr="00E418A4" w:rsidRDefault="006C2A1B" w:rsidP="00932755">
            <w:pPr>
              <w:pStyle w:val="Table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2A1B" w:rsidRPr="00E418A4" w14:paraId="11C5BAE5" w14:textId="77777777" w:rsidTr="00932755">
        <w:trPr>
          <w:trHeight w:val="56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15187FEE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4.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67F08907" w14:textId="77777777" w:rsidR="006C2A1B" w:rsidRPr="00E418A4" w:rsidRDefault="006C2A1B" w:rsidP="00932755">
            <w:pPr>
              <w:pStyle w:val="TableParagraph"/>
              <w:spacing w:line="240" w:lineRule="auto"/>
              <w:ind w:left="0" w:firstLine="129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MUZIEJAUS PARDUODAMŲ PREKIŲ ANTKAINIAI</w:t>
            </w:r>
          </w:p>
        </w:tc>
      </w:tr>
      <w:tr w:rsidR="006C2A1B" w:rsidRPr="00E418A4" w14:paraId="53F7CD16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99FA580" w14:textId="77777777" w:rsidR="006C2A1B" w:rsidRPr="00E418A4" w:rsidRDefault="006C2A1B" w:rsidP="00932755">
            <w:pPr>
              <w:pStyle w:val="TableParagraph"/>
              <w:spacing w:line="240" w:lineRule="auto"/>
              <w:ind w:left="0" w:firstLine="90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C9D1630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Kai savikaina iki 0,25 Eur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168FE7D" w14:textId="77777777" w:rsidR="006C2A1B" w:rsidRPr="00E418A4" w:rsidRDefault="006C2A1B" w:rsidP="00932755">
            <w:pPr>
              <w:pStyle w:val="Table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</w:tr>
      <w:tr w:rsidR="006C2A1B" w:rsidRPr="00E418A4" w14:paraId="0A260D36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483B05D" w14:textId="77777777" w:rsidR="006C2A1B" w:rsidRPr="00E418A4" w:rsidRDefault="006C2A1B" w:rsidP="00932755">
            <w:pPr>
              <w:pStyle w:val="TableParagraph"/>
              <w:spacing w:line="240" w:lineRule="auto"/>
              <w:ind w:left="0" w:firstLine="90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B11C4CA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Kai savikaina nuo 0,26 iki 0,70 Eur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3B74D87" w14:textId="77777777" w:rsidR="006C2A1B" w:rsidRPr="00E418A4" w:rsidRDefault="006C2A1B" w:rsidP="00932755">
            <w:pPr>
              <w:pStyle w:val="Table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6C2A1B" w:rsidRPr="00E418A4" w14:paraId="5A93FFE2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0D589EF" w14:textId="77777777" w:rsidR="006C2A1B" w:rsidRPr="00E418A4" w:rsidRDefault="006C2A1B" w:rsidP="00932755">
            <w:pPr>
              <w:pStyle w:val="TableParagraph"/>
              <w:spacing w:line="240" w:lineRule="auto"/>
              <w:ind w:left="0" w:firstLine="90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B19944E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Kai savikaina nuo 0,71 iki 1,50 Eur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F5B3F31" w14:textId="77777777" w:rsidR="006C2A1B" w:rsidRPr="00E418A4" w:rsidRDefault="006C2A1B" w:rsidP="00932755">
            <w:pPr>
              <w:pStyle w:val="Table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6C2A1B" w:rsidRPr="00E418A4" w14:paraId="41FE1B60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ACC6D12" w14:textId="77777777" w:rsidR="006C2A1B" w:rsidRPr="00E418A4" w:rsidRDefault="006C2A1B" w:rsidP="00932755">
            <w:pPr>
              <w:pStyle w:val="TableParagraph"/>
              <w:spacing w:line="240" w:lineRule="auto"/>
              <w:ind w:left="0" w:firstLine="90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F8141EE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Kai savikaina nuo 1,51 iki 2,50 Eur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CCAFAA2" w14:textId="77777777" w:rsidR="006C2A1B" w:rsidRPr="00E418A4" w:rsidRDefault="006C2A1B" w:rsidP="00932755">
            <w:pPr>
              <w:pStyle w:val="Table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</w:tr>
      <w:tr w:rsidR="006C2A1B" w:rsidRPr="00E418A4" w14:paraId="09AE19FA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C6D1BE6" w14:textId="77777777" w:rsidR="006C2A1B" w:rsidRPr="00E418A4" w:rsidRDefault="006C2A1B" w:rsidP="00932755">
            <w:pPr>
              <w:pStyle w:val="TableParagraph"/>
              <w:spacing w:line="240" w:lineRule="auto"/>
              <w:ind w:left="0" w:firstLine="90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0D42139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Kai savikaina nuo 2,51 iki 3,50 Eur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50B32F1" w14:textId="77777777" w:rsidR="006C2A1B" w:rsidRPr="00E418A4" w:rsidRDefault="006C2A1B" w:rsidP="00932755">
            <w:pPr>
              <w:pStyle w:val="Table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6C2A1B" w:rsidRPr="00E418A4" w14:paraId="453F438D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72737CD" w14:textId="77777777" w:rsidR="006C2A1B" w:rsidRPr="00E418A4" w:rsidRDefault="006C2A1B" w:rsidP="00932755">
            <w:pPr>
              <w:pStyle w:val="TableParagraph"/>
              <w:spacing w:line="240" w:lineRule="auto"/>
              <w:ind w:left="0" w:firstLine="90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694A537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Kai savikaina nuo 3,51 iki 4,50 Eur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F92FEA0" w14:textId="77777777" w:rsidR="006C2A1B" w:rsidRPr="00E418A4" w:rsidRDefault="006C2A1B" w:rsidP="00932755">
            <w:pPr>
              <w:pStyle w:val="Table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6C2A1B" w:rsidRPr="00E418A4" w14:paraId="53F66C8C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70F42C7" w14:textId="77777777" w:rsidR="006C2A1B" w:rsidRPr="00E418A4" w:rsidRDefault="006C2A1B" w:rsidP="00932755">
            <w:pPr>
              <w:pStyle w:val="TableParagraph"/>
              <w:spacing w:line="240" w:lineRule="auto"/>
              <w:ind w:left="0" w:firstLine="90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4.7.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F819BDF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 xml:space="preserve">Kai savikaina nuo 4,51 iki 5,50 Eur 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A4569BD" w14:textId="77777777" w:rsidR="006C2A1B" w:rsidRPr="00E418A4" w:rsidRDefault="006C2A1B" w:rsidP="00932755">
            <w:pPr>
              <w:pStyle w:val="Table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</w:tr>
      <w:tr w:rsidR="006C2A1B" w:rsidRPr="00E418A4" w14:paraId="10070C7C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FAF1E7D" w14:textId="77777777" w:rsidR="006C2A1B" w:rsidRPr="00E418A4" w:rsidRDefault="006C2A1B" w:rsidP="00932755">
            <w:pPr>
              <w:pStyle w:val="TableParagraph"/>
              <w:spacing w:line="240" w:lineRule="auto"/>
              <w:ind w:left="0" w:firstLine="90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4.8.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C315CE7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Kai savikaina 5,51Eur  ir daugiau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CC5EC4D" w14:textId="77777777" w:rsidR="006C2A1B" w:rsidRPr="00E418A4" w:rsidRDefault="006C2A1B" w:rsidP="00932755">
            <w:pPr>
              <w:pStyle w:val="Table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20 proc.</w:t>
            </w:r>
          </w:p>
        </w:tc>
      </w:tr>
      <w:tr w:rsidR="006C2A1B" w:rsidRPr="00E418A4" w14:paraId="47DBCA2E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976A199" w14:textId="77777777" w:rsidR="006C2A1B" w:rsidRPr="00E418A4" w:rsidRDefault="006C2A1B" w:rsidP="00932755">
            <w:pPr>
              <w:pStyle w:val="TableParagraph"/>
              <w:spacing w:line="240" w:lineRule="auto"/>
              <w:ind w:left="0" w:firstLine="90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4.9.</w:t>
            </w:r>
          </w:p>
        </w:tc>
        <w:tc>
          <w:tcPr>
            <w:tcW w:w="6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7225F65" w14:textId="77777777" w:rsidR="006C2A1B" w:rsidRPr="00E418A4" w:rsidRDefault="006C2A1B" w:rsidP="00932755">
            <w:pPr>
              <w:pStyle w:val="TableParagraph"/>
              <w:spacing w:line="240" w:lineRule="auto"/>
              <w:ind w:left="0" w:firstLine="129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Rankų darbo suvenyrai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CB2866C" w14:textId="77777777" w:rsidR="006C2A1B" w:rsidRPr="00E418A4" w:rsidRDefault="006C2A1B" w:rsidP="00932755">
            <w:pPr>
              <w:pStyle w:val="Table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50 proc.</w:t>
            </w:r>
          </w:p>
        </w:tc>
      </w:tr>
      <w:tr w:rsidR="006C2A1B" w:rsidRPr="00E418A4" w14:paraId="45D0CBE9" w14:textId="77777777" w:rsidTr="00932755">
        <w:trPr>
          <w:trHeight w:val="275"/>
        </w:trPr>
        <w:tc>
          <w:tcPr>
            <w:tcW w:w="958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5E82498" w14:textId="77777777" w:rsidR="006C2A1B" w:rsidRPr="00E418A4" w:rsidRDefault="006C2A1B" w:rsidP="00932755">
            <w:pPr>
              <w:pStyle w:val="TableParagraph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2A1B" w:rsidRPr="00E418A4" w14:paraId="1DFD0AE4" w14:textId="77777777" w:rsidTr="00932755">
        <w:trPr>
          <w:trHeight w:val="56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762B8AAC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5.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7F73F14D" w14:textId="77777777" w:rsidR="006C2A1B" w:rsidRPr="00E418A4" w:rsidRDefault="006C2A1B" w:rsidP="00932755">
            <w:pPr>
              <w:pStyle w:val="TableParagraph"/>
              <w:spacing w:line="240" w:lineRule="auto"/>
              <w:ind w:left="0" w:firstLine="129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BENDROSIOS</w:t>
            </w:r>
            <w:r w:rsidRPr="00E418A4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NUOSTATOS</w:t>
            </w:r>
          </w:p>
        </w:tc>
      </w:tr>
      <w:tr w:rsidR="006C2A1B" w:rsidRPr="00E418A4" w14:paraId="2DB3E01E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F97804F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5.1.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2220202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Nemokamai</w:t>
            </w:r>
            <w:r w:rsidRPr="00E418A4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Muziejaus</w:t>
            </w:r>
            <w:r w:rsidRPr="00E418A4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ekspozicijas</w:t>
            </w:r>
            <w:r w:rsidRPr="00E418A4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 xml:space="preserve"> ir renginius </w:t>
            </w:r>
            <w:r w:rsidRPr="00E418A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lanko:</w:t>
            </w:r>
          </w:p>
        </w:tc>
      </w:tr>
      <w:tr w:rsidR="006C2A1B" w:rsidRPr="00E418A4" w14:paraId="11DB0538" w14:textId="77777777" w:rsidTr="00932755">
        <w:trPr>
          <w:trHeight w:val="284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8A9AD1F" w14:textId="77777777" w:rsidR="006C2A1B" w:rsidRPr="00E418A4" w:rsidRDefault="006C2A1B" w:rsidP="00932755">
            <w:pPr>
              <w:pStyle w:val="TableParagraph"/>
              <w:spacing w:before="127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5.1.1.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0637060" w14:textId="77777777" w:rsidR="006C2A1B" w:rsidRPr="00E418A4" w:rsidRDefault="006C2A1B" w:rsidP="00932755">
            <w:pPr>
              <w:pStyle w:val="TableParagraph"/>
              <w:spacing w:line="266" w:lineRule="exact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ikimokyklinio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amžiaus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vaikai,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išskyrus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dalyvaujančius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edukacinėse programose</w:t>
            </w:r>
          </w:p>
        </w:tc>
      </w:tr>
      <w:tr w:rsidR="006C2A1B" w:rsidRPr="00E418A4" w14:paraId="1DB2457B" w14:textId="77777777" w:rsidTr="00932755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A63EFDE" w14:textId="77777777" w:rsidR="006C2A1B" w:rsidRPr="00E418A4" w:rsidRDefault="006C2A1B" w:rsidP="00932755">
            <w:pPr>
              <w:pStyle w:val="TableParagraph"/>
              <w:spacing w:before="127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5.1.2.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6F5C5CF" w14:textId="77777777" w:rsidR="006C2A1B" w:rsidRPr="00E418A4" w:rsidRDefault="006C2A1B" w:rsidP="00932755">
            <w:pPr>
              <w:pStyle w:val="TableParagraph"/>
              <w:spacing w:line="266" w:lineRule="exact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našlaičiai</w:t>
            </w:r>
            <w:r w:rsidRPr="00E418A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tėvų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globos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netekę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vaikai,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išskyrus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dalyvaujančius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edukacinėse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programose</w:t>
            </w:r>
          </w:p>
        </w:tc>
      </w:tr>
      <w:tr w:rsidR="006C2A1B" w:rsidRPr="00E418A4" w14:paraId="511D48A0" w14:textId="77777777" w:rsidTr="00932755">
        <w:trPr>
          <w:trHeight w:val="1103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5B204AC3" w14:textId="77777777" w:rsidR="006C2A1B" w:rsidRPr="00E418A4" w:rsidRDefault="006C2A1B" w:rsidP="00932755">
            <w:pPr>
              <w:pStyle w:val="TableParagrap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5.1.3.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0E0F4D5" w14:textId="77777777" w:rsidR="006C2A1B" w:rsidRPr="00E418A4" w:rsidRDefault="006C2A1B" w:rsidP="00932755">
            <w:pPr>
              <w:pStyle w:val="TableParagraph"/>
              <w:spacing w:line="240" w:lineRule="auto"/>
              <w:ind w:right="166" w:firstLine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neįgalieji (asmenys, kuriems nustatytas neįgalumo lygis arba kuriems nustatytas 25 proc. ir mažesnis darbingumo lygis arba specialiųjų poreikių lygis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juos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lydintys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asmenys,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skaičiuojant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vienam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asmeniui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vieną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lydintįjį), išskyrus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dalyvaujančius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edukacinėse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programose</w:t>
            </w:r>
          </w:p>
        </w:tc>
      </w:tr>
      <w:tr w:rsidR="006C2A1B" w:rsidRPr="00E418A4" w14:paraId="26278DC8" w14:textId="77777777" w:rsidTr="00932755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B77F345" w14:textId="77777777" w:rsidR="006C2A1B" w:rsidRPr="00E418A4" w:rsidRDefault="006C2A1B" w:rsidP="00932755">
            <w:pPr>
              <w:pStyle w:val="TableParagraph"/>
              <w:spacing w:before="127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5.1.4.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3BC9EDE" w14:textId="77777777" w:rsidR="006C2A1B" w:rsidRPr="00E418A4" w:rsidRDefault="006C2A1B" w:rsidP="00932755">
            <w:pPr>
              <w:pStyle w:val="TableParagraph"/>
              <w:spacing w:line="266" w:lineRule="exact"/>
              <w:ind w:left="129" w:firstLine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Lietuvos</w:t>
            </w:r>
            <w:r w:rsidRPr="00E418A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Respublikos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muziejų darbuotojai,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gidai,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Tarptautinės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muziejų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tarybos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 xml:space="preserve">(ICOM)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nariai</w:t>
            </w:r>
          </w:p>
        </w:tc>
      </w:tr>
      <w:tr w:rsidR="006C2A1B" w:rsidRPr="00E418A4" w14:paraId="0AB8BD14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676F11F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5.1.5.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C0D0655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mokytojai,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lydintys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mokinių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grupes</w:t>
            </w:r>
          </w:p>
        </w:tc>
      </w:tr>
      <w:tr w:rsidR="006C2A1B" w:rsidRPr="00E418A4" w14:paraId="58B8DE96" w14:textId="77777777" w:rsidTr="00932755">
        <w:trPr>
          <w:trHeight w:val="272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C3A65B4" w14:textId="77777777" w:rsidR="006C2A1B" w:rsidRPr="00E418A4" w:rsidRDefault="006C2A1B" w:rsidP="00932755">
            <w:pPr>
              <w:pStyle w:val="TableParagraph"/>
              <w:spacing w:before="127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5.1.6.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75CA87F" w14:textId="77777777" w:rsidR="006C2A1B" w:rsidRPr="00E418A4" w:rsidRDefault="006C2A1B" w:rsidP="00932755">
            <w:pPr>
              <w:pStyle w:val="TableParagraph"/>
              <w:spacing w:line="266" w:lineRule="exact"/>
              <w:ind w:left="12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Anykščių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rajono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ugdymo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įstaigų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moksleivių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grupės,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lydimos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atsakingų asmenų</w:t>
            </w:r>
          </w:p>
        </w:tc>
      </w:tr>
      <w:tr w:rsidR="006C2A1B" w:rsidRPr="00E418A4" w14:paraId="24537EAA" w14:textId="77777777" w:rsidTr="00932755">
        <w:trPr>
          <w:trHeight w:val="272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7400126" w14:textId="77777777" w:rsidR="006C2A1B" w:rsidRPr="00E418A4" w:rsidRDefault="006C2A1B" w:rsidP="00932755">
            <w:pPr>
              <w:pStyle w:val="TableParagraph"/>
              <w:spacing w:before="127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5.1.7.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D78F4C7" w14:textId="20C4D3D7" w:rsidR="006C2A1B" w:rsidRPr="00E418A4" w:rsidRDefault="006C2A1B" w:rsidP="00932755">
            <w:pPr>
              <w:pStyle w:val="TableParagraph"/>
              <w:spacing w:line="266" w:lineRule="exact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privalomosios ir savanoriškosios karo tarnybos kariai, Lietuvos Šaulių sąjungos nariai</w:t>
            </w:r>
            <w:r w:rsidR="000563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C2A1B" w:rsidRPr="00E418A4" w14:paraId="468CEA2F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22F09B7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5.2.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1946FAC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Bilietų</w:t>
            </w:r>
            <w:r w:rsidRPr="00E418A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kainų</w:t>
            </w:r>
            <w:r w:rsidRPr="00E418A4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taikymas</w:t>
            </w:r>
          </w:p>
        </w:tc>
      </w:tr>
      <w:tr w:rsidR="006C2A1B" w:rsidRPr="00E418A4" w14:paraId="34119B7C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700D89B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5.2.1.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6826961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Bilieto</w:t>
            </w:r>
            <w:r w:rsidRPr="00E418A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kaina</w:t>
            </w:r>
            <w:r w:rsidRPr="00E418A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taikoma</w:t>
            </w:r>
            <w:r w:rsidRPr="00E418A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darbingiems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suaugusiesiems</w:t>
            </w:r>
            <w:r w:rsidRPr="00E418A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asmenims</w:t>
            </w:r>
          </w:p>
        </w:tc>
      </w:tr>
      <w:tr w:rsidR="006C2A1B" w:rsidRPr="00E418A4" w14:paraId="7B85A881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286B772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5.2.2.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5384A43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Lengvatinė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bilieto</w:t>
            </w:r>
            <w:r w:rsidRPr="00E418A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kaina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taikoma:</w:t>
            </w:r>
          </w:p>
        </w:tc>
      </w:tr>
      <w:tr w:rsidR="006C2A1B" w:rsidRPr="00E418A4" w14:paraId="2881B9F2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19E5798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5.2.2.1.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2935070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ikimokyklinio</w:t>
            </w:r>
            <w:r w:rsidRPr="00E418A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amžiaus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vaikams,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dalyvaujantiems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edukacinėse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programose</w:t>
            </w:r>
          </w:p>
        </w:tc>
      </w:tr>
      <w:tr w:rsidR="006C2A1B" w:rsidRPr="00E418A4" w14:paraId="33F73450" w14:textId="77777777" w:rsidTr="00932755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3C749EA" w14:textId="77777777" w:rsidR="006C2A1B" w:rsidRPr="00E418A4" w:rsidRDefault="006C2A1B" w:rsidP="00932755">
            <w:pPr>
              <w:pStyle w:val="TableParagraph"/>
              <w:spacing w:before="127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5.2.2.2.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F6B570B" w14:textId="77777777" w:rsidR="006C2A1B" w:rsidRPr="00E418A4" w:rsidRDefault="006C2A1B" w:rsidP="00932755">
            <w:pPr>
              <w:pStyle w:val="TableParagraph"/>
              <w:spacing w:line="266" w:lineRule="exact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našlaičiams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tėvų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globos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netekusiems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vaikams,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dalyvaujantiems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edukacinėse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programose</w:t>
            </w:r>
          </w:p>
        </w:tc>
      </w:tr>
      <w:tr w:rsidR="006C2A1B" w:rsidRPr="00E418A4" w14:paraId="6EB476B8" w14:textId="77777777" w:rsidTr="00932755">
        <w:trPr>
          <w:trHeight w:val="1103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2D9EA972" w14:textId="77777777" w:rsidR="006C2A1B" w:rsidRPr="00E418A4" w:rsidRDefault="006C2A1B" w:rsidP="00932755">
            <w:pPr>
              <w:pStyle w:val="TableParagrap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5.2.2.3.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AD73FB9" w14:textId="77777777" w:rsidR="006C2A1B" w:rsidRPr="00E418A4" w:rsidRDefault="006C2A1B" w:rsidP="00932755">
            <w:pPr>
              <w:pStyle w:val="TableParagraph"/>
              <w:spacing w:line="240" w:lineRule="auto"/>
              <w:ind w:firstLine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neįgaliesiems (asmenims, kuriems nustatytas neįgalumo lygis arba kuriems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nustatytas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proc.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mažesnis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darbingumo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lygis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specialiųjų poreikių lygis ir juos lydintiems asmenims, skaičiuojant vienam asmeniui vieną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lydintįjį),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dalyvaujantiems</w:t>
            </w:r>
            <w:r w:rsidRPr="00E418A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edukacinėse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programose</w:t>
            </w:r>
          </w:p>
        </w:tc>
      </w:tr>
      <w:tr w:rsidR="006C2A1B" w:rsidRPr="00E418A4" w14:paraId="75829B87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C3B5ADF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5.2.2.4.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C19D163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moksleiviams</w:t>
            </w:r>
            <w:r w:rsidRPr="00E418A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studentams</w:t>
            </w:r>
          </w:p>
        </w:tc>
      </w:tr>
      <w:tr w:rsidR="006C2A1B" w:rsidRPr="00E418A4" w14:paraId="59F6C80C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E957EB5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5.2.2.5.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82AB88D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pensininkams</w:t>
            </w:r>
          </w:p>
        </w:tc>
      </w:tr>
      <w:tr w:rsidR="006C2A1B" w:rsidRPr="00E418A4" w14:paraId="3E41CD42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B65517E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5.2.2.6.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28F44683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asmenims,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kuriems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nustatytas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30–55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proc.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darbingumo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lygis</w:t>
            </w:r>
          </w:p>
        </w:tc>
      </w:tr>
      <w:tr w:rsidR="006C2A1B" w:rsidRPr="00E418A4" w14:paraId="4168EE95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D6C2342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5.2.2.7.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3891835A" w14:textId="77777777" w:rsidR="006C2A1B" w:rsidRPr="00E418A4" w:rsidRDefault="006C2A1B" w:rsidP="00932755">
            <w:pPr>
              <w:pStyle w:val="TableParagraph"/>
              <w:ind w:left="407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asmenims,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turintiems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Anykštėno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kortelę</w:t>
            </w:r>
          </w:p>
        </w:tc>
      </w:tr>
      <w:tr w:rsidR="006C2A1B" w:rsidRPr="00E418A4" w14:paraId="78E44A30" w14:textId="77777777" w:rsidTr="00932755">
        <w:trPr>
          <w:trHeight w:val="56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7195B0A1" w14:textId="77777777" w:rsidR="006C2A1B" w:rsidRPr="00E418A4" w:rsidRDefault="006C2A1B" w:rsidP="00932755">
            <w:pPr>
              <w:pStyle w:val="TableParagraph"/>
              <w:spacing w:before="265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5.2.3.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6A5FCEA" w14:textId="35268FB2" w:rsidR="006C2A1B" w:rsidRPr="00E418A4" w:rsidRDefault="006C2A1B" w:rsidP="00932755">
            <w:pPr>
              <w:pStyle w:val="TableParagrap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Šeimos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bilietas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skirtas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3–</w:t>
            </w:r>
            <w:r w:rsidR="00E438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asmenų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grupei,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susidedančiai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1–2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suaugusiųjų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ir 2–6 asmenų nuo 7 iki 18 metų amžiaus.</w:t>
            </w:r>
          </w:p>
        </w:tc>
      </w:tr>
      <w:tr w:rsidR="006C2A1B" w:rsidRPr="00E418A4" w14:paraId="22B31CBC" w14:textId="77777777" w:rsidTr="00932755">
        <w:trPr>
          <w:trHeight w:val="551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8FF0194" w14:textId="77777777" w:rsidR="006C2A1B" w:rsidRPr="00E418A4" w:rsidRDefault="006C2A1B" w:rsidP="00932755">
            <w:pPr>
              <w:pStyle w:val="TableParagraph"/>
              <w:spacing w:before="127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5.2.5.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9EC8B92" w14:textId="77777777" w:rsidR="006C2A1B" w:rsidRPr="00E418A4" w:rsidRDefault="006C2A1B" w:rsidP="00932755">
            <w:pPr>
              <w:pStyle w:val="TableParagraph"/>
              <w:spacing w:line="26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Bilieto</w:t>
            </w:r>
            <w:r w:rsidRPr="00E418A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kainos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lengvatos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lankytojui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taikomos,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jam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pateikus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tokią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teisę</w:t>
            </w:r>
            <w:r w:rsidRPr="00E418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įrodantį pažymėjimą</w:t>
            </w:r>
          </w:p>
        </w:tc>
      </w:tr>
      <w:tr w:rsidR="006C2A1B" w:rsidRPr="00E418A4" w14:paraId="4662461E" w14:textId="77777777" w:rsidTr="00932755">
        <w:trPr>
          <w:trHeight w:val="275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4C6210B8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5.3.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69283410" w14:textId="77777777" w:rsidR="006C2A1B" w:rsidRPr="00E418A4" w:rsidRDefault="006C2A1B" w:rsidP="00932755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Sezoninės</w:t>
            </w:r>
            <w:r w:rsidRPr="00E418A4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ar renginio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paslaugų</w:t>
            </w:r>
            <w:r w:rsidRPr="00E418A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kainos</w:t>
            </w:r>
            <w:r w:rsidRPr="00E418A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taikymas</w:t>
            </w:r>
          </w:p>
        </w:tc>
      </w:tr>
      <w:tr w:rsidR="006C2A1B" w:rsidRPr="00E418A4" w14:paraId="05B78323" w14:textId="77777777" w:rsidTr="00932755">
        <w:trPr>
          <w:trHeight w:val="82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4328D3DA" w14:textId="77777777" w:rsidR="006C2A1B" w:rsidRPr="00E418A4" w:rsidRDefault="006C2A1B" w:rsidP="00932755">
            <w:pPr>
              <w:pStyle w:val="TableParagrap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5.3.1.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0541BB4" w14:textId="77777777" w:rsidR="006C2A1B" w:rsidRPr="00E418A4" w:rsidRDefault="006C2A1B" w:rsidP="00932755">
            <w:pPr>
              <w:pStyle w:val="TableParagraph"/>
              <w:spacing w:line="26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Gyvojo</w:t>
            </w:r>
            <w:r w:rsidRPr="00E418A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kaimo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programa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Arklio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muziejuje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(amatų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demonstravimas</w:t>
            </w:r>
            <w:r w:rsidRPr="00E418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ir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viešosios</w:t>
            </w:r>
            <w:r w:rsidRPr="00E418A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edukacinės</w:t>
            </w:r>
            <w:r w:rsidRPr="00E418A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veiklos</w:t>
            </w:r>
            <w:r w:rsidRPr="00E418A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r w:rsidRPr="00E418A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etnokultūrinė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programa)</w:t>
            </w:r>
            <w:r w:rsidRPr="00E418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vyksta</w:t>
            </w:r>
            <w:r w:rsidRPr="00E418A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vasaros sezono metu nuo gegužės 1 d. iki spalio 30 d.</w:t>
            </w:r>
          </w:p>
        </w:tc>
      </w:tr>
      <w:tr w:rsidR="006C2A1B" w:rsidRPr="00E418A4" w14:paraId="0B6C7AC2" w14:textId="77777777" w:rsidTr="00932755">
        <w:trPr>
          <w:trHeight w:val="56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6C2E98C6" w14:textId="77777777" w:rsidR="006C2A1B" w:rsidRPr="00E418A4" w:rsidRDefault="006C2A1B" w:rsidP="00932755">
            <w:pPr>
              <w:pStyle w:val="TableParagraph"/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5.3.2.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52A7D392" w14:textId="77777777" w:rsidR="006C2A1B" w:rsidRPr="00E418A4" w:rsidRDefault="006C2A1B" w:rsidP="00932755">
            <w:pPr>
              <w:pStyle w:val="TableParagraph"/>
              <w:spacing w:line="26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Apžvalginio muziejaus lankymo kaina taikoma Muziejuje vykstančio renginio metu, iš anksto apie tai paskelbiant</w:t>
            </w:r>
          </w:p>
        </w:tc>
      </w:tr>
      <w:tr w:rsidR="006C2A1B" w:rsidRPr="00E418A4" w14:paraId="3B2DF050" w14:textId="77777777" w:rsidTr="00932755">
        <w:trPr>
          <w:trHeight w:val="56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5BAE1B79" w14:textId="77777777" w:rsidR="006C2A1B" w:rsidRPr="00E418A4" w:rsidRDefault="006C2A1B" w:rsidP="00932755">
            <w:pPr>
              <w:pStyle w:val="TableParagraph"/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5.3.3.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160D73C" w14:textId="77777777" w:rsidR="006C2A1B" w:rsidRPr="00E418A4" w:rsidRDefault="006C2A1B" w:rsidP="00932755">
            <w:pPr>
              <w:pStyle w:val="TableParagraph"/>
              <w:spacing w:line="26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Mokamo profesionaliojo meno renginio, vykstančio muziejaus patalpose, bilieto kaina taikoma, iš anksto apie tai paskelbiant</w:t>
            </w:r>
          </w:p>
        </w:tc>
      </w:tr>
      <w:tr w:rsidR="006C2A1B" w:rsidRPr="00E418A4" w14:paraId="1DBD9AA6" w14:textId="77777777" w:rsidTr="00932755">
        <w:trPr>
          <w:trHeight w:val="284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6C690CE5" w14:textId="77777777" w:rsidR="006C2A1B" w:rsidRPr="00E418A4" w:rsidRDefault="006C2A1B" w:rsidP="00932755">
            <w:pPr>
              <w:pStyle w:val="TableParagraph"/>
              <w:spacing w:line="240" w:lineRule="auto"/>
              <w:ind w:left="0" w:firstLine="90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5.4.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1520933F" w14:textId="77777777" w:rsidR="006C2A1B" w:rsidRPr="00E418A4" w:rsidRDefault="006C2A1B" w:rsidP="00932755">
            <w:pPr>
              <w:pStyle w:val="TableParagraph"/>
              <w:spacing w:line="266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b/>
                <w:sz w:val="24"/>
                <w:szCs w:val="24"/>
              </w:rPr>
              <w:t>Antkainių parduodamoms prekėms taikymas</w:t>
            </w:r>
          </w:p>
        </w:tc>
      </w:tr>
      <w:tr w:rsidR="006C2A1B" w:rsidRPr="00E418A4" w14:paraId="5A3885C8" w14:textId="77777777" w:rsidTr="00932755">
        <w:trPr>
          <w:trHeight w:val="284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0DE2A614" w14:textId="77777777" w:rsidR="006C2A1B" w:rsidRPr="00E418A4" w:rsidRDefault="006C2A1B" w:rsidP="00932755">
            <w:pPr>
              <w:pStyle w:val="TableParagraph"/>
              <w:spacing w:line="240" w:lineRule="auto"/>
              <w:ind w:left="0" w:firstLine="9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5.4.1.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4B0A0397" w14:textId="77777777" w:rsidR="006C2A1B" w:rsidRPr="00E418A4" w:rsidRDefault="006C2A1B" w:rsidP="00932755">
            <w:pPr>
              <w:pStyle w:val="TableParagraph"/>
              <w:spacing w:line="26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Nustatant kainas, jos apvalinamos iki euro</w:t>
            </w:r>
          </w:p>
        </w:tc>
      </w:tr>
      <w:tr w:rsidR="006C2A1B" w:rsidRPr="00E418A4" w14:paraId="2C6B53D7" w14:textId="77777777" w:rsidTr="00932755">
        <w:trPr>
          <w:trHeight w:hRule="exact" w:val="567"/>
        </w:trPr>
        <w:tc>
          <w:tcPr>
            <w:tcW w:w="1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14:paraId="45711FE6" w14:textId="77777777" w:rsidR="006C2A1B" w:rsidRPr="00E418A4" w:rsidRDefault="006C2A1B" w:rsidP="00932755">
            <w:pPr>
              <w:pStyle w:val="TableParagraph"/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5.4.2.</w:t>
            </w:r>
          </w:p>
        </w:tc>
        <w:tc>
          <w:tcPr>
            <w:tcW w:w="83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0" w:type="dxa"/>
            </w:tcMar>
          </w:tcPr>
          <w:p w14:paraId="1FE19705" w14:textId="77777777" w:rsidR="006C2A1B" w:rsidRPr="00E418A4" w:rsidRDefault="006C2A1B" w:rsidP="00932755">
            <w:pPr>
              <w:pStyle w:val="TableParagraph"/>
              <w:spacing w:line="26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418A4">
              <w:rPr>
                <w:rFonts w:ascii="Times New Roman" w:hAnsi="Times New Roman" w:cs="Times New Roman"/>
                <w:sz w:val="24"/>
                <w:szCs w:val="24"/>
              </w:rPr>
              <w:t>Procentinis antkainis netaikomas, jei sutartyje su prekių tiekėju būna nustatyta didmeninė ir mažmeninė kainos</w:t>
            </w:r>
          </w:p>
        </w:tc>
      </w:tr>
    </w:tbl>
    <w:p w14:paraId="3B39B81C" w14:textId="77777777" w:rsidR="0080602E" w:rsidRPr="00F6291D" w:rsidRDefault="0080602E" w:rsidP="00904622">
      <w:pPr>
        <w:ind w:right="57"/>
        <w:jc w:val="both"/>
      </w:pPr>
    </w:p>
    <w:p w14:paraId="3058CE22" w14:textId="77777777" w:rsidR="00183ACD" w:rsidRDefault="00183ACD" w:rsidP="00183ACD">
      <w:pPr>
        <w:tabs>
          <w:tab w:val="left" w:pos="7371"/>
        </w:tabs>
        <w:jc w:val="center"/>
        <w:rPr>
          <w:b/>
        </w:rPr>
      </w:pPr>
      <w:r>
        <w:rPr>
          <w:b/>
        </w:rPr>
        <w:br w:type="page"/>
      </w:r>
      <w:r>
        <w:rPr>
          <w:b/>
        </w:rPr>
        <w:lastRenderedPageBreak/>
        <w:t xml:space="preserve">SAVIVALDYBĖS TARYBOS SPRENDIMO </w:t>
      </w:r>
    </w:p>
    <w:p w14:paraId="59E8BE86" w14:textId="25927C79" w:rsidR="00183ACD" w:rsidRPr="001045EC" w:rsidRDefault="00183ACD" w:rsidP="00183ACD">
      <w:pPr>
        <w:spacing w:line="276" w:lineRule="auto"/>
        <w:jc w:val="center"/>
        <w:rPr>
          <w:b/>
          <w:caps/>
        </w:rPr>
      </w:pPr>
      <w:r>
        <w:rPr>
          <w:b/>
        </w:rPr>
        <w:t>„</w:t>
      </w:r>
      <w:r w:rsidR="00DE2F6B" w:rsidRPr="004742BD">
        <w:rPr>
          <w:b/>
          <w:caps/>
        </w:rPr>
        <w:fldChar w:fldCharType="begin"/>
      </w:r>
      <w:r w:rsidR="00DE2F6B" w:rsidRPr="004742BD">
        <w:rPr>
          <w:b/>
          <w:caps/>
        </w:rPr>
        <w:instrText xml:space="preserve"> FILLIN "Pavadinimas" \* MERGEFORMAT </w:instrText>
      </w:r>
      <w:r w:rsidR="00DE2F6B" w:rsidRPr="004742BD">
        <w:rPr>
          <w:b/>
          <w:caps/>
        </w:rPr>
        <w:fldChar w:fldCharType="separate"/>
      </w:r>
      <w:r w:rsidR="00DE2F6B" w:rsidRPr="004742BD">
        <w:rPr>
          <w:b/>
        </w:rPr>
        <w:t xml:space="preserve">DĖL </w:t>
      </w:r>
      <w:r w:rsidR="00DE2F6B" w:rsidRPr="004742BD">
        <w:rPr>
          <w:b/>
          <w:caps/>
        </w:rPr>
        <w:fldChar w:fldCharType="end"/>
      </w:r>
      <w:r w:rsidR="00DE2F6B" w:rsidRPr="004742BD">
        <w:rPr>
          <w:b/>
          <w:color w:val="000000"/>
        </w:rPr>
        <w:t xml:space="preserve">ANYKŠČIŲ RAJONO SAVIVALDYBĖS TARYBOS 2019 M. VASARIO 28 D. SPRENDIMO </w:t>
      </w:r>
      <w:r w:rsidR="00DE2F6B" w:rsidRPr="004742BD">
        <w:rPr>
          <w:b/>
        </w:rPr>
        <w:t>NR. 1-TS-60</w:t>
      </w:r>
      <w:r w:rsidR="00DE2F6B" w:rsidRPr="004742BD">
        <w:rPr>
          <w:b/>
          <w:color w:val="000000"/>
        </w:rPr>
        <w:t xml:space="preserve"> „DĖL A. BARANAUSKO IR A. VIENUOLIO-ŽUKAUSKO MEMORIALINIO MUZIEJAUS EKSPOZICIJŲ LANKYMO BILIETŲ IR TEIKIAMŲ PASLAUGŲ ĮKAINIŲ PATVIRTINIMO“ </w:t>
      </w:r>
      <w:r w:rsidR="00DE2F6B" w:rsidRPr="004742BD">
        <w:rPr>
          <w:b/>
        </w:rPr>
        <w:t>PAKEITIMO</w:t>
      </w:r>
      <w:r>
        <w:rPr>
          <w:b/>
        </w:rPr>
        <w:t>“</w:t>
      </w:r>
    </w:p>
    <w:p w14:paraId="50E20228" w14:textId="77777777" w:rsidR="00183ACD" w:rsidRPr="00FF34FF" w:rsidRDefault="00183ACD" w:rsidP="00183ACD">
      <w:pPr>
        <w:spacing w:line="276" w:lineRule="auto"/>
        <w:jc w:val="center"/>
        <w:rPr>
          <w:b/>
          <w:caps/>
        </w:rPr>
      </w:pPr>
      <w:r>
        <w:rPr>
          <w:b/>
        </w:rPr>
        <w:t>PROJEKTO AIŠKINAMASIS RAŠTAS</w:t>
      </w:r>
    </w:p>
    <w:p w14:paraId="09798C74" w14:textId="77777777" w:rsidR="00183ACD" w:rsidRDefault="00183ACD" w:rsidP="00183ACD">
      <w:pPr>
        <w:ind w:firstLine="720"/>
        <w:rPr>
          <w:b/>
        </w:rPr>
      </w:pPr>
    </w:p>
    <w:p w14:paraId="170E0267" w14:textId="77777777" w:rsidR="00183ACD" w:rsidRPr="00210437" w:rsidRDefault="00183ACD" w:rsidP="00183ACD">
      <w:pPr>
        <w:pStyle w:val="ListParagraph"/>
        <w:numPr>
          <w:ilvl w:val="0"/>
          <w:numId w:val="2"/>
        </w:numPr>
        <w:suppressAutoHyphens w:val="0"/>
        <w:spacing w:line="360" w:lineRule="auto"/>
        <w:ind w:left="0" w:firstLine="851"/>
        <w:contextualSpacing/>
        <w:rPr>
          <w:b/>
        </w:rPr>
      </w:pPr>
      <w:r w:rsidRPr="00210437">
        <w:rPr>
          <w:b/>
        </w:rPr>
        <w:t>Sprendimo projekto tikslai ir uždaviniai</w:t>
      </w:r>
    </w:p>
    <w:p w14:paraId="0FC11A79" w14:textId="0E18D7FF" w:rsidR="009C2077" w:rsidRDefault="00C15C6A" w:rsidP="00C15C6A">
      <w:pPr>
        <w:tabs>
          <w:tab w:val="left" w:pos="993"/>
        </w:tabs>
        <w:spacing w:line="360" w:lineRule="auto"/>
        <w:ind w:firstLine="851"/>
        <w:jc w:val="both"/>
      </w:pPr>
      <w:r w:rsidRPr="00A3449B">
        <w:t xml:space="preserve">Gautas </w:t>
      </w:r>
      <w:r w:rsidR="00930AAF">
        <w:t>A. Baranausko ir A. Vienuolio-Žukausko</w:t>
      </w:r>
      <w:r w:rsidR="00351DD1">
        <w:t xml:space="preserve"> </w:t>
      </w:r>
      <w:r w:rsidR="00796856">
        <w:t xml:space="preserve">memorialinio muziejaus direktoriaus </w:t>
      </w:r>
      <w:r w:rsidR="00351DD1">
        <w:t xml:space="preserve">(toliau – </w:t>
      </w:r>
      <w:r w:rsidR="00796856">
        <w:t>Muziejus</w:t>
      </w:r>
      <w:r w:rsidR="00351DD1" w:rsidRPr="0011240D">
        <w:t>)</w:t>
      </w:r>
      <w:r w:rsidRPr="0011240D">
        <w:t xml:space="preserve"> </w:t>
      </w:r>
      <w:r w:rsidR="00351DD1" w:rsidRPr="0011240D">
        <w:t>202</w:t>
      </w:r>
      <w:r w:rsidR="00796856">
        <w:t>5</w:t>
      </w:r>
      <w:r w:rsidRPr="0011240D">
        <w:t xml:space="preserve"> m. </w:t>
      </w:r>
      <w:r w:rsidR="00796856">
        <w:t>vasario 12</w:t>
      </w:r>
      <w:r w:rsidRPr="0011240D">
        <w:t xml:space="preserve"> d. raštas </w:t>
      </w:r>
      <w:r w:rsidRPr="0037226F">
        <w:t xml:space="preserve">Nr. </w:t>
      </w:r>
      <w:r w:rsidR="00CF0DEE" w:rsidRPr="0037226F">
        <w:rPr>
          <w:lang w:val="en-US"/>
        </w:rPr>
        <w:t>SD-R-16</w:t>
      </w:r>
      <w:r w:rsidR="00CF0DEE" w:rsidRPr="0037226F">
        <w:t xml:space="preserve"> </w:t>
      </w:r>
      <w:r w:rsidRPr="0011240D">
        <w:t>„</w:t>
      </w:r>
      <w:r w:rsidR="00796856">
        <w:t>D</w:t>
      </w:r>
      <w:r w:rsidR="00796856" w:rsidRPr="00796856">
        <w:rPr>
          <w:bCs/>
        </w:rPr>
        <w:t xml:space="preserve">ėl </w:t>
      </w:r>
      <w:r w:rsidR="00796856">
        <w:rPr>
          <w:bCs/>
        </w:rPr>
        <w:t>A</w:t>
      </w:r>
      <w:r w:rsidR="00796856" w:rsidRPr="00796856">
        <w:rPr>
          <w:bCs/>
        </w:rPr>
        <w:t xml:space="preserve">. Baranausko ir </w:t>
      </w:r>
      <w:r w:rsidR="00796856">
        <w:rPr>
          <w:bCs/>
        </w:rPr>
        <w:t>A</w:t>
      </w:r>
      <w:r w:rsidR="00796856" w:rsidRPr="00796856">
        <w:rPr>
          <w:bCs/>
        </w:rPr>
        <w:t>. Vienuolio-</w:t>
      </w:r>
      <w:r w:rsidR="00796856">
        <w:rPr>
          <w:bCs/>
        </w:rPr>
        <w:t>Žu</w:t>
      </w:r>
      <w:r w:rsidR="00796856" w:rsidRPr="00796856">
        <w:rPr>
          <w:bCs/>
        </w:rPr>
        <w:t>kausko memorialinio muziejaus ekspozicijų lankymo bilietų ir teikiamų paslaugų įkainių patvirtinimo</w:t>
      </w:r>
      <w:r w:rsidRPr="0011240D">
        <w:t xml:space="preserve">“, </w:t>
      </w:r>
      <w:r w:rsidRPr="00A3449B">
        <w:t>k</w:t>
      </w:r>
      <w:r>
        <w:t>uriame prašoma, atsižvelgiant į</w:t>
      </w:r>
      <w:r w:rsidRPr="00A3449B">
        <w:t xml:space="preserve"> </w:t>
      </w:r>
      <w:r w:rsidR="00D57E93">
        <w:t>žemiau nurodytas priežastis, pa</w:t>
      </w:r>
      <w:r w:rsidR="00D57E93" w:rsidRPr="005C4769">
        <w:t>didinti įstaigo</w:t>
      </w:r>
      <w:r w:rsidR="00D57E93">
        <w:t>s</w:t>
      </w:r>
      <w:r w:rsidR="00D57E93" w:rsidRPr="005C4769">
        <w:t xml:space="preserve"> teikiamų paslaugų įkainius</w:t>
      </w:r>
      <w:r w:rsidR="00D57E93">
        <w:t xml:space="preserve">, </w:t>
      </w:r>
      <w:r w:rsidR="00D57E93" w:rsidRPr="005C4769">
        <w:t xml:space="preserve">taip pat </w:t>
      </w:r>
      <w:r w:rsidR="00D57E93">
        <w:t>būtina patikslinti, papildyti informaciją apie kai kurias teikiamas mokamas paslaugas, išbraukti iš sąrašo paslaugas, kurios tapo nebeaktualios</w:t>
      </w:r>
      <w:r w:rsidR="00D57E93" w:rsidRPr="005C4769">
        <w:t>.</w:t>
      </w:r>
      <w:r w:rsidR="00D57E93">
        <w:t xml:space="preserve"> Priežastys:</w:t>
      </w:r>
    </w:p>
    <w:p w14:paraId="4D7D0701" w14:textId="77777777" w:rsidR="008B3DA0" w:rsidRDefault="008B3DA0" w:rsidP="008B3DA0">
      <w:pPr>
        <w:pStyle w:val="ListParagraph"/>
        <w:numPr>
          <w:ilvl w:val="1"/>
          <w:numId w:val="11"/>
        </w:numPr>
        <w:spacing w:line="360" w:lineRule="auto"/>
        <w:ind w:left="0" w:firstLine="851"/>
      </w:pPr>
      <w:r>
        <w:t xml:space="preserve">lankytojų patogumui siekiama nustatyti vienodos visų Muziejaus memorialinių namų-sodybų lankymo bilietų kainos </w:t>
      </w:r>
      <w:r w:rsidRPr="00445D42">
        <w:t>–</w:t>
      </w:r>
      <w:r>
        <w:t xml:space="preserve"> 2 Eur (lengvatinė bilieto kaina </w:t>
      </w:r>
      <w:r w:rsidRPr="00445D42">
        <w:t>–</w:t>
      </w:r>
      <w:r>
        <w:t xml:space="preserve"> 1,50 Eur);</w:t>
      </w:r>
    </w:p>
    <w:p w14:paraId="3B0154AD" w14:textId="54DBC11A" w:rsidR="008B3DA0" w:rsidRDefault="008B3DA0" w:rsidP="008B3DA0">
      <w:pPr>
        <w:pStyle w:val="ListParagraph"/>
        <w:numPr>
          <w:ilvl w:val="1"/>
          <w:numId w:val="11"/>
        </w:numPr>
        <w:spacing w:line="360" w:lineRule="auto"/>
        <w:ind w:left="0" w:firstLine="851"/>
      </w:pPr>
      <w:r>
        <w:t xml:space="preserve">įvertinus poreikį, išplečiamos galimybės susipažinti su A. Baranausko klėtelės, A. Vienuolio-Žukausko memorialinio namo-muziejaus ir S. Petraškos akmens tapybos ekspozicijos objektais – numatoma kaina kiekvieno atskiro objekto lankymui, </w:t>
      </w:r>
      <w:r w:rsidRPr="008B3DA0">
        <w:rPr>
          <w:b/>
          <w:bCs/>
        </w:rPr>
        <w:t>buvusi bendra ekspozicijos lankymo kaina nesikeičia</w:t>
      </w:r>
      <w:r w:rsidR="00A75635">
        <w:t>;</w:t>
      </w:r>
    </w:p>
    <w:p w14:paraId="4E904238" w14:textId="4A6EE41B" w:rsidR="008B3DA0" w:rsidRDefault="008B3DA0" w:rsidP="008B3DA0">
      <w:pPr>
        <w:pStyle w:val="ListParagraph"/>
        <w:numPr>
          <w:ilvl w:val="1"/>
          <w:numId w:val="11"/>
        </w:numPr>
        <w:spacing w:line="360" w:lineRule="auto"/>
        <w:ind w:left="0" w:firstLine="851"/>
      </w:pPr>
      <w:r>
        <w:t>siekiant lankytojams sudaryti savarankiškos pažinties su ekspozicijomis galimybę, nustatomi nauji apžvalginio ekspozicijų lankymo įkainiai renginių metu. Įkainis būtų taikomas iš anksto apie tai viešai paskelbus</w:t>
      </w:r>
      <w:r w:rsidR="00A75635">
        <w:t>;</w:t>
      </w:r>
    </w:p>
    <w:p w14:paraId="0F492CDF" w14:textId="7FC62413" w:rsidR="008B3DA0" w:rsidRDefault="008B3DA0" w:rsidP="008B3DA0">
      <w:pPr>
        <w:pStyle w:val="ListParagraph"/>
        <w:numPr>
          <w:ilvl w:val="1"/>
          <w:numId w:val="11"/>
        </w:numPr>
        <w:spacing w:line="360" w:lineRule="auto"/>
        <w:ind w:left="0" w:firstLine="851"/>
      </w:pPr>
      <w:r>
        <w:t xml:space="preserve">plečiama edukacinė Muziejaus veikla, </w:t>
      </w:r>
      <w:r w:rsidR="00D57E93">
        <w:t xml:space="preserve">todėl </w:t>
      </w:r>
      <w:r>
        <w:t>reikalinga numatyti įkainus edukacinėms programoms, kurios vykdomos ne Muziejaus ekspozicijose</w:t>
      </w:r>
      <w:r w:rsidR="00D57E93">
        <w:t xml:space="preserve">: </w:t>
      </w:r>
      <w:r>
        <w:t xml:space="preserve">bilieto kaina asmeniui </w:t>
      </w:r>
      <w:r w:rsidRPr="00445D42">
        <w:t>–</w:t>
      </w:r>
      <w:r>
        <w:t xml:space="preserve"> 5 Eur (lengvatinė bilieto kaina </w:t>
      </w:r>
      <w:r w:rsidRPr="00445D42">
        <w:t>–</w:t>
      </w:r>
      <w:r>
        <w:t xml:space="preserve"> 3 Eur). Taip pat </w:t>
      </w:r>
      <w:r w:rsidR="00D57E93">
        <w:t>patvirtinti</w:t>
      </w:r>
      <w:r>
        <w:t xml:space="preserve"> mažos trukmės (iki 30 min.) nuotolinių edukacinių programų, kurios administruojamos</w:t>
      </w:r>
      <w:r w:rsidRPr="00460D11">
        <w:t xml:space="preserve"> </w:t>
      </w:r>
      <w:r>
        <w:t>per Kultūros paso sistemą, įkaini</w:t>
      </w:r>
      <w:r w:rsidR="00D57E93">
        <w:t>us</w:t>
      </w:r>
      <w:r w:rsidR="00A75635">
        <w:t>;</w:t>
      </w:r>
    </w:p>
    <w:p w14:paraId="054B2847" w14:textId="4D8FCA6F" w:rsidR="008B3DA0" w:rsidRDefault="006A5A8E" w:rsidP="008B3DA0">
      <w:pPr>
        <w:pStyle w:val="ListParagraph"/>
        <w:numPr>
          <w:ilvl w:val="1"/>
          <w:numId w:val="11"/>
        </w:numPr>
        <w:spacing w:line="360" w:lineRule="auto"/>
        <w:ind w:left="0" w:firstLine="851"/>
      </w:pPr>
      <w:r>
        <w:t>į</w:t>
      </w:r>
      <w:r w:rsidR="008B3DA0">
        <w:t xml:space="preserve">vertinus didėjančius Muziejaus organizuojamų renginių kaštus, nustatoma Muziejaus patalpose rengiamų profesionalaus meno renginių bilietų kaina – 3 Eur </w:t>
      </w:r>
      <w:r>
        <w:t>bei</w:t>
      </w:r>
      <w:r w:rsidR="008B3DA0">
        <w:t xml:space="preserve">  apibrėžiamos nemokamai Muziejaus ekspozicijas </w:t>
      </w:r>
      <w:r w:rsidR="008B3DA0" w:rsidRPr="006A5A8E">
        <w:t>ir renginius</w:t>
      </w:r>
      <w:r w:rsidR="008B3DA0">
        <w:t xml:space="preserve"> lankančių asmenų grupės</w:t>
      </w:r>
      <w:r>
        <w:t xml:space="preserve">, į kurios įtraukiami </w:t>
      </w:r>
      <w:r w:rsidR="008B3DA0">
        <w:t>privalomosios ir savanoriškosios karo tarnybos kariai</w:t>
      </w:r>
      <w:r w:rsidR="008B3DA0" w:rsidRPr="00745EA9">
        <w:t xml:space="preserve"> b</w:t>
      </w:r>
      <w:r w:rsidR="008B3DA0">
        <w:t xml:space="preserve">ei </w:t>
      </w:r>
      <w:r w:rsidR="008B3DA0" w:rsidRPr="00745EA9">
        <w:t>Lietuvos Šaulių sąjungos nariai</w:t>
      </w:r>
      <w:r w:rsidR="00A75635">
        <w:t>;</w:t>
      </w:r>
    </w:p>
    <w:p w14:paraId="71CB8E64" w14:textId="2B2BA305" w:rsidR="00C57C49" w:rsidRDefault="006A0BF9" w:rsidP="00C57C49">
      <w:pPr>
        <w:pStyle w:val="ListParagraph"/>
        <w:numPr>
          <w:ilvl w:val="1"/>
          <w:numId w:val="11"/>
        </w:numPr>
        <w:spacing w:line="360" w:lineRule="auto"/>
        <w:ind w:left="0" w:firstLine="851"/>
      </w:pPr>
      <w:r>
        <w:t>s</w:t>
      </w:r>
      <w:r w:rsidR="00C57C49">
        <w:t xml:space="preserve">iekiant atitikti lankytojų ir galimų klientų </w:t>
      </w:r>
      <w:r w:rsidR="008B3DA0">
        <w:t xml:space="preserve">poreikius, numatoma renginio Muziejaus patalpose aptarnavimo paslauga </w:t>
      </w:r>
      <w:r w:rsidR="008B3DA0" w:rsidRPr="00445D42">
        <w:t>–</w:t>
      </w:r>
      <w:r w:rsidR="008B3DA0">
        <w:t xml:space="preserve"> 100 Eur (1 val.)</w:t>
      </w:r>
      <w:r w:rsidR="00A75635">
        <w:t>;</w:t>
      </w:r>
    </w:p>
    <w:p w14:paraId="5E334B8C" w14:textId="2A3ED30C" w:rsidR="00D57E93" w:rsidRDefault="00C57C49" w:rsidP="0077490A">
      <w:pPr>
        <w:pStyle w:val="ListParagraph"/>
        <w:numPr>
          <w:ilvl w:val="1"/>
          <w:numId w:val="11"/>
        </w:numPr>
        <w:spacing w:line="360" w:lineRule="auto"/>
        <w:ind w:left="0" w:firstLine="851"/>
      </w:pPr>
      <w:r>
        <w:t>reikalinga konkretinti paslaugų Muziejaus ekspozicijose įkaini</w:t>
      </w:r>
      <w:r w:rsidR="00C50F80">
        <w:t>us,</w:t>
      </w:r>
      <w:r>
        <w:t xml:space="preserve"> </w:t>
      </w:r>
      <w:r w:rsidR="008B3DA0">
        <w:t>Muziejaus parduodamų prekių tarif</w:t>
      </w:r>
      <w:r w:rsidR="00C50F80">
        <w:t>us</w:t>
      </w:r>
      <w:r w:rsidR="00A75635">
        <w:t>;</w:t>
      </w:r>
    </w:p>
    <w:p w14:paraId="45E7A7B1" w14:textId="7ECED92A" w:rsidR="00D57E93" w:rsidRDefault="008B3DA0" w:rsidP="0077490A">
      <w:pPr>
        <w:pStyle w:val="ListParagraph"/>
        <w:numPr>
          <w:ilvl w:val="1"/>
          <w:numId w:val="11"/>
        </w:numPr>
        <w:spacing w:line="360" w:lineRule="auto"/>
        <w:ind w:left="0" w:firstLine="851"/>
      </w:pPr>
      <w:r>
        <w:t>dėl taikyto dvigubos nuolaidos principo ir sudėtingo administravimo praktikoje atsisakoma lengvatinio šeimos bilieto</w:t>
      </w:r>
      <w:r w:rsidR="00A75635">
        <w:t>;</w:t>
      </w:r>
    </w:p>
    <w:p w14:paraId="3AD31318" w14:textId="6318FE1A" w:rsidR="008B3DA0" w:rsidRDefault="00D57E93" w:rsidP="0077490A">
      <w:pPr>
        <w:pStyle w:val="ListParagraph"/>
        <w:numPr>
          <w:ilvl w:val="1"/>
          <w:numId w:val="11"/>
        </w:numPr>
        <w:spacing w:line="360" w:lineRule="auto"/>
        <w:ind w:left="0" w:firstLine="851"/>
      </w:pPr>
      <w:r>
        <w:lastRenderedPageBreak/>
        <w:t>n</w:t>
      </w:r>
      <w:r w:rsidR="008B3DA0">
        <w:t>esant poreikiui, atsisakoma ekskursijų su gidu po Anykščių apylinkes pozicijų, konkretinamas Muziejaus ekspozicijas lankančių grupių, kurioms teikiama gido paslauga užsienio kalba, asmenų skaičius.</w:t>
      </w:r>
    </w:p>
    <w:p w14:paraId="13A78F71" w14:textId="6732DFC7" w:rsidR="00183ACD" w:rsidRPr="00210437" w:rsidRDefault="006A0BF9" w:rsidP="00C7413E">
      <w:pPr>
        <w:pStyle w:val="BodyText"/>
        <w:spacing w:line="360" w:lineRule="auto"/>
        <w:ind w:firstLine="851"/>
      </w:pPr>
      <w:r>
        <w:t>Muziejaus lankymo bilietų ir</w:t>
      </w:r>
      <w:r w:rsidR="00C15C6A" w:rsidRPr="00270226">
        <w:t xml:space="preserve"> </w:t>
      </w:r>
      <w:r w:rsidR="00C15C6A" w:rsidRPr="00A3449B">
        <w:t xml:space="preserve">teikiamų paslaugų kainos patvirtintos </w:t>
      </w:r>
      <w:r w:rsidR="00C7413E" w:rsidRPr="00D50560">
        <w:rPr>
          <w:color w:val="000000"/>
        </w:rPr>
        <w:t xml:space="preserve">Anykščių rajono savivaldybės tarybos </w:t>
      </w:r>
      <w:r w:rsidR="00C7413E">
        <w:rPr>
          <w:color w:val="000000"/>
        </w:rPr>
        <w:t>2019</w:t>
      </w:r>
      <w:r w:rsidR="00C7413E" w:rsidRPr="00D50560">
        <w:rPr>
          <w:color w:val="000000"/>
        </w:rPr>
        <w:t xml:space="preserve"> m. </w:t>
      </w:r>
      <w:r w:rsidR="00C7413E">
        <w:rPr>
          <w:color w:val="000000"/>
        </w:rPr>
        <w:t>vasario 28</w:t>
      </w:r>
      <w:r w:rsidR="00C7413E" w:rsidRPr="00D50560">
        <w:rPr>
          <w:color w:val="000000"/>
        </w:rPr>
        <w:t xml:space="preserve"> d. sprendim</w:t>
      </w:r>
      <w:r w:rsidR="00C7413E">
        <w:rPr>
          <w:color w:val="000000"/>
        </w:rPr>
        <w:t>u</w:t>
      </w:r>
      <w:r w:rsidR="00C7413E" w:rsidRPr="00D50560">
        <w:rPr>
          <w:color w:val="000000"/>
        </w:rPr>
        <w:t xml:space="preserve"> </w:t>
      </w:r>
      <w:r w:rsidR="00C7413E" w:rsidRPr="00294161">
        <w:t xml:space="preserve">Nr. </w:t>
      </w:r>
      <w:r w:rsidR="00C7413E">
        <w:t>1-</w:t>
      </w:r>
      <w:r w:rsidR="00C7413E" w:rsidRPr="00294161">
        <w:t>TS-</w:t>
      </w:r>
      <w:r w:rsidR="00C7413E">
        <w:t>60</w:t>
      </w:r>
      <w:r w:rsidR="00C7413E" w:rsidRPr="00D50560">
        <w:rPr>
          <w:color w:val="000000"/>
        </w:rPr>
        <w:t xml:space="preserve"> „Dėl </w:t>
      </w:r>
      <w:r w:rsidR="00C7413E">
        <w:rPr>
          <w:color w:val="000000"/>
        </w:rPr>
        <w:t>A. Baranausko ir A. Vienuolio-Žukausko memorialinio muziejaus ekspozicijų lankymo bilietų ir</w:t>
      </w:r>
      <w:r w:rsidR="00C7413E" w:rsidRPr="00D50560">
        <w:rPr>
          <w:color w:val="000000"/>
        </w:rPr>
        <w:t xml:space="preserve"> teikiamų paslaugų įkainių </w:t>
      </w:r>
      <w:r w:rsidR="00C7413E">
        <w:rPr>
          <w:color w:val="000000"/>
        </w:rPr>
        <w:t xml:space="preserve">patvirtinimo“. </w:t>
      </w:r>
      <w:r w:rsidR="008B29F6">
        <w:t>P</w:t>
      </w:r>
      <w:r w:rsidR="00C15C6A">
        <w:t xml:space="preserve">askutinė atlikta redakcija </w:t>
      </w:r>
      <w:r w:rsidR="00EF308B">
        <w:t xml:space="preserve">– </w:t>
      </w:r>
      <w:r w:rsidR="00225C18">
        <w:t xml:space="preserve">Anykščių rajono savivaldybės tarybos </w:t>
      </w:r>
      <w:r w:rsidR="00C15C6A" w:rsidRPr="00532A1B">
        <w:t>202</w:t>
      </w:r>
      <w:r w:rsidR="00C7413E">
        <w:t>2</w:t>
      </w:r>
      <w:r w:rsidR="00C15C6A" w:rsidRPr="00532A1B">
        <w:t xml:space="preserve"> m. </w:t>
      </w:r>
      <w:r w:rsidR="00C7413E">
        <w:t>sausio 27</w:t>
      </w:r>
      <w:r w:rsidR="00C15C6A" w:rsidRPr="00532A1B">
        <w:t xml:space="preserve"> d. </w:t>
      </w:r>
      <w:r w:rsidR="000C6B3E">
        <w:t xml:space="preserve">sprendimu </w:t>
      </w:r>
      <w:r w:rsidR="00C15C6A" w:rsidRPr="00532A1B">
        <w:t>Nr. 1-TS-</w:t>
      </w:r>
      <w:r w:rsidR="00C7413E">
        <w:t>22</w:t>
      </w:r>
      <w:r w:rsidR="008665FB">
        <w:t xml:space="preserve"> „</w:t>
      </w:r>
      <w:r w:rsidR="00C7413E">
        <w:rPr>
          <w:bCs w:val="0"/>
        </w:rPr>
        <w:t>D</w:t>
      </w:r>
      <w:r w:rsidR="00C7413E" w:rsidRPr="00C7413E">
        <w:rPr>
          <w:bCs w:val="0"/>
        </w:rPr>
        <w:t xml:space="preserve">ėl </w:t>
      </w:r>
      <w:r w:rsidR="00C7413E">
        <w:rPr>
          <w:bCs w:val="0"/>
        </w:rPr>
        <w:t>A</w:t>
      </w:r>
      <w:r w:rsidR="00C7413E" w:rsidRPr="00C7413E">
        <w:rPr>
          <w:bCs w:val="0"/>
        </w:rPr>
        <w:t xml:space="preserve">nykščių rajono savivaldybės tarybos 2019 m. </w:t>
      </w:r>
      <w:r w:rsidR="00C7413E">
        <w:rPr>
          <w:bCs w:val="0"/>
        </w:rPr>
        <w:t>v</w:t>
      </w:r>
      <w:r w:rsidR="00C7413E" w:rsidRPr="00C7413E">
        <w:rPr>
          <w:bCs w:val="0"/>
        </w:rPr>
        <w:t xml:space="preserve">asario 28 d. </w:t>
      </w:r>
      <w:r w:rsidR="00C7413E">
        <w:rPr>
          <w:bCs w:val="0"/>
        </w:rPr>
        <w:t>s</w:t>
      </w:r>
      <w:r w:rsidR="00C7413E" w:rsidRPr="00C7413E">
        <w:rPr>
          <w:bCs w:val="0"/>
        </w:rPr>
        <w:t xml:space="preserve">prendimo </w:t>
      </w:r>
      <w:r w:rsidR="00C7413E">
        <w:rPr>
          <w:bCs w:val="0"/>
        </w:rPr>
        <w:t>Nr</w:t>
      </w:r>
      <w:r w:rsidR="00C7413E" w:rsidRPr="00C7413E">
        <w:rPr>
          <w:bCs w:val="0"/>
        </w:rPr>
        <w:t>. 1-</w:t>
      </w:r>
      <w:r w:rsidR="00C7413E">
        <w:rPr>
          <w:bCs w:val="0"/>
        </w:rPr>
        <w:t>TS</w:t>
      </w:r>
      <w:r w:rsidR="00C7413E" w:rsidRPr="00C7413E">
        <w:rPr>
          <w:bCs w:val="0"/>
        </w:rPr>
        <w:t xml:space="preserve">-60 </w:t>
      </w:r>
      <w:r w:rsidR="00C7413E">
        <w:rPr>
          <w:bCs w:val="0"/>
        </w:rPr>
        <w:t>„D</w:t>
      </w:r>
      <w:r w:rsidR="00C7413E" w:rsidRPr="00C7413E">
        <w:rPr>
          <w:bCs w:val="0"/>
        </w:rPr>
        <w:t xml:space="preserve">ėl </w:t>
      </w:r>
      <w:r w:rsidR="00C7413E">
        <w:rPr>
          <w:bCs w:val="0"/>
        </w:rPr>
        <w:t>A</w:t>
      </w:r>
      <w:r w:rsidR="00C7413E" w:rsidRPr="00C7413E">
        <w:rPr>
          <w:bCs w:val="0"/>
        </w:rPr>
        <w:t xml:space="preserve">. Baranausko ir </w:t>
      </w:r>
      <w:r w:rsidR="00C7413E">
        <w:rPr>
          <w:bCs w:val="0"/>
        </w:rPr>
        <w:t>A</w:t>
      </w:r>
      <w:r w:rsidR="00C7413E" w:rsidRPr="00C7413E">
        <w:rPr>
          <w:bCs w:val="0"/>
        </w:rPr>
        <w:t>. Vienuolio-</w:t>
      </w:r>
      <w:r w:rsidR="00C7413E">
        <w:rPr>
          <w:bCs w:val="0"/>
        </w:rPr>
        <w:t>Ž</w:t>
      </w:r>
      <w:r w:rsidR="00C7413E" w:rsidRPr="00C7413E">
        <w:rPr>
          <w:bCs w:val="0"/>
        </w:rPr>
        <w:t>ukausko memorialinio muziejaus ekspozicijų lankymo bilietų ir teikiamų paslaugų įkainių patvirtinimo</w:t>
      </w:r>
      <w:r w:rsidR="00C7413E">
        <w:rPr>
          <w:bCs w:val="0"/>
        </w:rPr>
        <w:t>“</w:t>
      </w:r>
      <w:r w:rsidR="00C7413E" w:rsidRPr="00C7413E">
        <w:rPr>
          <w:bCs w:val="0"/>
        </w:rPr>
        <w:t xml:space="preserve"> pakeitimo</w:t>
      </w:r>
      <w:r w:rsidR="008665FB">
        <w:rPr>
          <w:color w:val="212529"/>
          <w:shd w:val="clear" w:color="auto" w:fill="FFFFFF"/>
        </w:rPr>
        <w:t>“</w:t>
      </w:r>
      <w:r w:rsidR="00C15C6A">
        <w:t>.</w:t>
      </w:r>
      <w:r w:rsidR="00AC28C8">
        <w:t xml:space="preserve"> </w:t>
      </w:r>
      <w:r w:rsidR="00183ACD" w:rsidRPr="00210437">
        <w:t xml:space="preserve">Atsižvelgiant į tai </w:t>
      </w:r>
      <w:r w:rsidR="00C7413E">
        <w:t>Muziejaus lankymo bilietų ir</w:t>
      </w:r>
      <w:r w:rsidR="00183ACD">
        <w:t xml:space="preserve"> teikiamų paslaugų įkainiai</w:t>
      </w:r>
      <w:r w:rsidR="00183ACD" w:rsidRPr="00210437">
        <w:t xml:space="preserve"> koreguot</w:t>
      </w:r>
      <w:r w:rsidR="00183ACD">
        <w:t>i</w:t>
      </w:r>
      <w:r w:rsidR="00183ACD" w:rsidRPr="00210437">
        <w:t xml:space="preserve"> </w:t>
      </w:r>
      <w:r w:rsidR="000906C6">
        <w:t>bei</w:t>
      </w:r>
      <w:r w:rsidR="00183ACD" w:rsidRPr="00210437">
        <w:t xml:space="preserve"> teikiam</w:t>
      </w:r>
      <w:r w:rsidR="00183ACD">
        <w:t>i</w:t>
      </w:r>
      <w:r w:rsidR="00183ACD" w:rsidRPr="00210437">
        <w:t xml:space="preserve"> Anykščių rajono savivaldybės tarybos tvirtinimui.</w:t>
      </w:r>
    </w:p>
    <w:p w14:paraId="1E36911C" w14:textId="77777777" w:rsidR="00183ACD" w:rsidRPr="00210437" w:rsidRDefault="00183ACD" w:rsidP="00183ACD">
      <w:pPr>
        <w:pStyle w:val="ListParagraph"/>
        <w:numPr>
          <w:ilvl w:val="0"/>
          <w:numId w:val="2"/>
        </w:numPr>
        <w:suppressAutoHyphens w:val="0"/>
        <w:spacing w:line="360" w:lineRule="auto"/>
        <w:ind w:left="0" w:firstLine="851"/>
        <w:contextualSpacing/>
        <w:rPr>
          <w:b/>
          <w:color w:val="000000"/>
          <w:lang w:val="lt-LT"/>
        </w:rPr>
      </w:pPr>
      <w:r w:rsidRPr="00210437">
        <w:rPr>
          <w:b/>
          <w:color w:val="000000"/>
          <w:lang w:val="lt-LT"/>
        </w:rPr>
        <w:t>Siūlomos teisinio reguliavimo nuostatos ir laukiami rezultatai</w:t>
      </w:r>
    </w:p>
    <w:p w14:paraId="2E699559" w14:textId="7D70BC45" w:rsidR="00183ACD" w:rsidRPr="0011240D" w:rsidRDefault="00C15C6A" w:rsidP="00183ACD">
      <w:pPr>
        <w:pStyle w:val="Header"/>
        <w:tabs>
          <w:tab w:val="left" w:pos="1296"/>
        </w:tabs>
        <w:spacing w:line="360" w:lineRule="auto"/>
        <w:ind w:firstLine="851"/>
        <w:jc w:val="both"/>
        <w:rPr>
          <w:lang w:eastAsia="ar-SA"/>
        </w:rPr>
      </w:pPr>
      <w:r w:rsidRPr="00A3449B">
        <w:t>D</w:t>
      </w:r>
      <w:r>
        <w:t xml:space="preserve">engiamos </w:t>
      </w:r>
      <w:r w:rsidR="00FE6D86">
        <w:t>Muziejaus</w:t>
      </w:r>
      <w:r w:rsidRPr="0011240D">
        <w:t xml:space="preserve"> išlaidos, gerėtų įstaigos finansinė padėtis.</w:t>
      </w:r>
    </w:p>
    <w:p w14:paraId="23933753" w14:textId="77777777" w:rsidR="00183ACD" w:rsidRPr="0011240D" w:rsidRDefault="00183ACD" w:rsidP="00183ACD">
      <w:pPr>
        <w:pStyle w:val="ListParagraph"/>
        <w:numPr>
          <w:ilvl w:val="0"/>
          <w:numId w:val="2"/>
        </w:numPr>
        <w:suppressAutoHyphens w:val="0"/>
        <w:spacing w:line="360" w:lineRule="auto"/>
        <w:ind w:left="0" w:firstLine="851"/>
        <w:contextualSpacing/>
        <w:rPr>
          <w:b/>
          <w:color w:val="auto"/>
          <w:lang w:val="lt-LT"/>
        </w:rPr>
      </w:pPr>
      <w:r w:rsidRPr="0011240D">
        <w:rPr>
          <w:b/>
          <w:color w:val="auto"/>
          <w:lang w:val="lt-LT"/>
        </w:rPr>
        <w:t xml:space="preserve">Lėšų poreikis ir šaltiniai </w:t>
      </w:r>
    </w:p>
    <w:p w14:paraId="61BE2346" w14:textId="77777777" w:rsidR="00183ACD" w:rsidRPr="00F104AC" w:rsidRDefault="00C15C6A" w:rsidP="00183ACD">
      <w:pPr>
        <w:pStyle w:val="Header"/>
        <w:tabs>
          <w:tab w:val="left" w:pos="1296"/>
        </w:tabs>
        <w:spacing w:line="360" w:lineRule="auto"/>
        <w:ind w:firstLine="851"/>
        <w:jc w:val="both"/>
      </w:pPr>
      <w:r w:rsidRPr="00F104AC">
        <w:t>Nereikia.</w:t>
      </w:r>
    </w:p>
    <w:p w14:paraId="565C1024" w14:textId="77777777" w:rsidR="00183ACD" w:rsidRPr="00210437" w:rsidRDefault="00183ACD" w:rsidP="00183ACD">
      <w:pPr>
        <w:tabs>
          <w:tab w:val="left" w:pos="709"/>
        </w:tabs>
        <w:spacing w:line="360" w:lineRule="auto"/>
        <w:ind w:firstLine="851"/>
        <w:jc w:val="both"/>
      </w:pPr>
      <w:r w:rsidRPr="00210437">
        <w:rPr>
          <w:b/>
        </w:rPr>
        <w:t>4. Numatomo teisinio reguliavimo poveikio vertinimo rezultatai, galimos neigiamos priimto sprendimo pasekmės ir kokių priemonių reikėtų imtis, kad tokių pasekmių būtų išvengta</w:t>
      </w:r>
    </w:p>
    <w:p w14:paraId="24E41B82" w14:textId="77777777" w:rsidR="00183ACD" w:rsidRPr="00210437" w:rsidRDefault="00183ACD" w:rsidP="00183ACD">
      <w:pPr>
        <w:spacing w:line="360" w:lineRule="auto"/>
        <w:ind w:firstLine="851"/>
        <w:jc w:val="both"/>
      </w:pPr>
      <w:r w:rsidRPr="00210437">
        <w:rPr>
          <w:lang w:eastAsia="ar-SA"/>
        </w:rPr>
        <w:t>Teisinio reguliavimo poveikio vertinimo rezultatai nevertinami.</w:t>
      </w:r>
      <w:r w:rsidRPr="00210437">
        <w:t xml:space="preserve"> </w:t>
      </w:r>
    </w:p>
    <w:p w14:paraId="5E000951" w14:textId="77777777" w:rsidR="00183ACD" w:rsidRPr="00210437" w:rsidRDefault="00183ACD" w:rsidP="00183ACD">
      <w:pPr>
        <w:spacing w:line="360" w:lineRule="auto"/>
        <w:ind w:firstLine="851"/>
        <w:jc w:val="both"/>
      </w:pPr>
      <w:r w:rsidRPr="00210437">
        <w:t>Neigiamų priimto sprendimo pasekmių nenumatoma.</w:t>
      </w:r>
    </w:p>
    <w:p w14:paraId="42724004" w14:textId="77777777" w:rsidR="00183ACD" w:rsidRPr="00210437" w:rsidRDefault="00183ACD" w:rsidP="00183ACD">
      <w:pPr>
        <w:spacing w:line="360" w:lineRule="auto"/>
        <w:ind w:firstLine="851"/>
        <w:jc w:val="both"/>
        <w:rPr>
          <w:b/>
        </w:rPr>
      </w:pPr>
      <w:r w:rsidRPr="00210437">
        <w:rPr>
          <w:b/>
        </w:rPr>
        <w:t>5. Kokius teisės aktus būtina priimti, kokius galiojančius teisės aktus reikia pakeisti ar pripažinti netekusiais galios – kas ir kada juos turėtų priimti</w:t>
      </w:r>
    </w:p>
    <w:p w14:paraId="340EC041" w14:textId="1CF867CB" w:rsidR="00183ACD" w:rsidRDefault="008D400A" w:rsidP="00183ACD">
      <w:pPr>
        <w:spacing w:line="360" w:lineRule="auto"/>
        <w:ind w:firstLine="851"/>
        <w:jc w:val="both"/>
        <w:rPr>
          <w:color w:val="000000"/>
        </w:rPr>
      </w:pPr>
      <w:r>
        <w:rPr>
          <w:color w:val="000000"/>
        </w:rPr>
        <w:t>Pakeisti</w:t>
      </w:r>
      <w:r w:rsidR="00183ACD" w:rsidRPr="00D50560">
        <w:rPr>
          <w:color w:val="000000"/>
        </w:rPr>
        <w:t xml:space="preserve"> </w:t>
      </w:r>
      <w:r w:rsidR="00FE6D86" w:rsidRPr="00D50560">
        <w:rPr>
          <w:color w:val="000000"/>
        </w:rPr>
        <w:t xml:space="preserve">Anykščių rajono savivaldybės tarybos </w:t>
      </w:r>
      <w:r w:rsidR="00FE6D86">
        <w:rPr>
          <w:color w:val="000000"/>
        </w:rPr>
        <w:t>2019</w:t>
      </w:r>
      <w:r w:rsidR="00FE6D86" w:rsidRPr="00D50560">
        <w:rPr>
          <w:color w:val="000000"/>
        </w:rPr>
        <w:t xml:space="preserve"> m. </w:t>
      </w:r>
      <w:r w:rsidR="00FE6D86">
        <w:rPr>
          <w:color w:val="000000"/>
        </w:rPr>
        <w:t>vasario 28</w:t>
      </w:r>
      <w:r w:rsidR="00FE6D86" w:rsidRPr="00D50560">
        <w:rPr>
          <w:color w:val="000000"/>
        </w:rPr>
        <w:t xml:space="preserve"> d. sprendim</w:t>
      </w:r>
      <w:r w:rsidR="00FE6D86">
        <w:rPr>
          <w:color w:val="000000"/>
        </w:rPr>
        <w:t>ą</w:t>
      </w:r>
      <w:r w:rsidR="00FE6D86" w:rsidRPr="00D50560">
        <w:rPr>
          <w:color w:val="000000"/>
        </w:rPr>
        <w:t xml:space="preserve"> </w:t>
      </w:r>
      <w:r w:rsidR="00FE6D86" w:rsidRPr="00294161">
        <w:t xml:space="preserve">Nr. </w:t>
      </w:r>
      <w:r w:rsidR="00FE6D86">
        <w:t>1-</w:t>
      </w:r>
      <w:r w:rsidR="00FE6D86" w:rsidRPr="00294161">
        <w:t>TS-</w:t>
      </w:r>
      <w:r w:rsidR="00FE6D86">
        <w:t>60</w:t>
      </w:r>
      <w:r w:rsidR="00FE6D86" w:rsidRPr="00D50560">
        <w:rPr>
          <w:color w:val="000000"/>
        </w:rPr>
        <w:t xml:space="preserve"> „Dėl </w:t>
      </w:r>
      <w:r w:rsidR="00FE6D86">
        <w:rPr>
          <w:color w:val="000000"/>
        </w:rPr>
        <w:t>A. Baranausko ir A. Vienuolio-Žukausko memorialinio muziejaus ekspozicijų lankymo bilietų ir</w:t>
      </w:r>
      <w:r w:rsidR="00FE6D86" w:rsidRPr="00D50560">
        <w:rPr>
          <w:color w:val="000000"/>
        </w:rPr>
        <w:t xml:space="preserve"> teikiamų paslaugų įkainių </w:t>
      </w:r>
      <w:r w:rsidR="00FE6D86">
        <w:rPr>
          <w:color w:val="000000"/>
        </w:rPr>
        <w:t>patvirtinimo“</w:t>
      </w:r>
      <w:r w:rsidR="00183ACD" w:rsidRPr="00D50560">
        <w:rPr>
          <w:color w:val="000000"/>
        </w:rPr>
        <w:t>.</w:t>
      </w:r>
    </w:p>
    <w:p w14:paraId="34F25F8C" w14:textId="77777777" w:rsidR="00183ACD" w:rsidRPr="00210437" w:rsidRDefault="00183ACD" w:rsidP="00183ACD">
      <w:pPr>
        <w:spacing w:line="360" w:lineRule="auto"/>
        <w:ind w:firstLine="851"/>
        <w:jc w:val="both"/>
        <w:rPr>
          <w:b/>
        </w:rPr>
      </w:pPr>
      <w:r w:rsidRPr="00210437">
        <w:rPr>
          <w:b/>
        </w:rPr>
        <w:t>6. Sprendimo įgyvendinimo terminai – kas, ką ir kada turėtų atlikti</w:t>
      </w:r>
    </w:p>
    <w:p w14:paraId="514840D8" w14:textId="4EFF48C4" w:rsidR="00183ACD" w:rsidRPr="00210437" w:rsidRDefault="00183ACD" w:rsidP="00183ACD">
      <w:pPr>
        <w:spacing w:line="360" w:lineRule="auto"/>
        <w:ind w:firstLine="851"/>
        <w:jc w:val="both"/>
      </w:pPr>
      <w:r w:rsidRPr="00210437">
        <w:t xml:space="preserve">Tarybos sprendimas įsigalioja teisės aktų nustatyta tvarka. Patvirtinus </w:t>
      </w:r>
      <w:r w:rsidR="00A937A6">
        <w:t>Muziejaus lankymo bilietų ir</w:t>
      </w:r>
      <w:r>
        <w:t xml:space="preserve"> teiki</w:t>
      </w:r>
      <w:r w:rsidR="00A937A6">
        <w:t>a</w:t>
      </w:r>
      <w:r>
        <w:t xml:space="preserve">mų </w:t>
      </w:r>
      <w:r w:rsidR="00A937A6">
        <w:t xml:space="preserve">paslaugų </w:t>
      </w:r>
      <w:r>
        <w:t xml:space="preserve">įkainius, </w:t>
      </w:r>
      <w:r w:rsidR="00C15C6A">
        <w:t>Kultūros</w:t>
      </w:r>
      <w:r w:rsidR="00A937A6">
        <w:t xml:space="preserve"> ir</w:t>
      </w:r>
      <w:r w:rsidR="00C15C6A">
        <w:t xml:space="preserve"> turizmo skyriaus specialistas iki 202</w:t>
      </w:r>
      <w:r w:rsidR="00C62CD7">
        <w:t>5</w:t>
      </w:r>
      <w:r w:rsidR="00C15C6A">
        <w:t xml:space="preserve"> m. </w:t>
      </w:r>
      <w:r w:rsidR="00A937A6">
        <w:t>kovo</w:t>
      </w:r>
      <w:r w:rsidR="00C15C6A">
        <w:t xml:space="preserve"> </w:t>
      </w:r>
      <w:r w:rsidR="00A937A6">
        <w:t>5</w:t>
      </w:r>
      <w:r w:rsidR="00C15C6A">
        <w:t xml:space="preserve"> d. informuoja </w:t>
      </w:r>
      <w:r w:rsidR="00A937A6">
        <w:t>Muziejaus</w:t>
      </w:r>
      <w:r w:rsidR="00C15C6A">
        <w:t xml:space="preserve"> direktorių apie priimtą sprendimą. </w:t>
      </w:r>
      <w:r w:rsidR="00497CC6">
        <w:t>Muziejus</w:t>
      </w:r>
      <w:r>
        <w:t xml:space="preserve"> galės toliau teikti paslaugas.</w:t>
      </w:r>
      <w:r w:rsidR="00C15C6A">
        <w:t xml:space="preserve"> </w:t>
      </w:r>
    </w:p>
    <w:p w14:paraId="5BEC8724" w14:textId="77777777" w:rsidR="00183ACD" w:rsidRPr="00210437" w:rsidRDefault="00183ACD" w:rsidP="00183ACD">
      <w:pPr>
        <w:spacing w:line="360" w:lineRule="auto"/>
        <w:ind w:firstLine="851"/>
        <w:jc w:val="both"/>
      </w:pPr>
      <w:r w:rsidRPr="00210437">
        <w:t xml:space="preserve"> </w:t>
      </w:r>
      <w:r w:rsidRPr="00210437">
        <w:rPr>
          <w:b/>
        </w:rPr>
        <w:t>7. Sprendimo projekto rengimo metu gauti specialistų vertinimai ir išvados</w:t>
      </w:r>
    </w:p>
    <w:p w14:paraId="1C0966C4" w14:textId="77777777" w:rsidR="00183ACD" w:rsidRPr="00210437" w:rsidRDefault="00183ACD" w:rsidP="00183ACD">
      <w:pPr>
        <w:spacing w:line="360" w:lineRule="auto"/>
        <w:ind w:firstLine="851"/>
        <w:jc w:val="both"/>
      </w:pPr>
      <w:r w:rsidRPr="00210437">
        <w:t xml:space="preserve">Negauta. </w:t>
      </w:r>
    </w:p>
    <w:p w14:paraId="2FB83C41" w14:textId="77777777" w:rsidR="00183ACD" w:rsidRPr="00210437" w:rsidRDefault="00183ACD" w:rsidP="00183ACD">
      <w:pPr>
        <w:spacing w:line="360" w:lineRule="auto"/>
        <w:ind w:firstLine="851"/>
        <w:jc w:val="both"/>
        <w:rPr>
          <w:b/>
        </w:rPr>
      </w:pPr>
      <w:r w:rsidRPr="00210437">
        <w:rPr>
          <w:b/>
        </w:rPr>
        <w:t>8. Kiti reikalingi pagrindimai, skaičiavimai ir paaiškinimai</w:t>
      </w:r>
    </w:p>
    <w:p w14:paraId="49EC554A" w14:textId="3B6DE2FF" w:rsidR="00183ACD" w:rsidRPr="00F104AC" w:rsidRDefault="00E00D78" w:rsidP="00183ACD">
      <w:pPr>
        <w:spacing w:line="360" w:lineRule="auto"/>
        <w:ind w:firstLine="851"/>
        <w:jc w:val="both"/>
      </w:pPr>
      <w:r>
        <w:t>Negaut</w:t>
      </w:r>
      <w:r w:rsidR="00724774">
        <w:t>i</w:t>
      </w:r>
      <w:r w:rsidR="00183ACD" w:rsidRPr="00F104AC">
        <w:t>.</w:t>
      </w:r>
    </w:p>
    <w:p w14:paraId="0A90E342" w14:textId="77777777" w:rsidR="00183ACD" w:rsidRPr="00210437" w:rsidRDefault="00183ACD" w:rsidP="00183ACD">
      <w:pPr>
        <w:spacing w:line="360" w:lineRule="auto"/>
        <w:ind w:firstLine="851"/>
        <w:jc w:val="both"/>
      </w:pPr>
      <w:r w:rsidRPr="00210437">
        <w:rPr>
          <w:b/>
        </w:rPr>
        <w:t>9. Sprendimo projekto iniciatoriai ir rengėjai, pranešėjas</w:t>
      </w:r>
      <w:r w:rsidRPr="00210437">
        <w:t xml:space="preserve">             </w:t>
      </w:r>
    </w:p>
    <w:p w14:paraId="736B199D" w14:textId="32FBDE78" w:rsidR="00183ACD" w:rsidRPr="00210437" w:rsidRDefault="00183ACD" w:rsidP="00183ACD">
      <w:pPr>
        <w:pStyle w:val="NoSpacing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10437">
        <w:rPr>
          <w:rFonts w:ascii="Times New Roman" w:hAnsi="Times New Roman"/>
          <w:sz w:val="24"/>
          <w:szCs w:val="24"/>
        </w:rPr>
        <w:lastRenderedPageBreak/>
        <w:t xml:space="preserve">Sprendimo projekto iniciatorius – </w:t>
      </w:r>
      <w:r w:rsidR="00AB1518">
        <w:rPr>
          <w:rFonts w:ascii="Times New Roman" w:hAnsi="Times New Roman"/>
          <w:sz w:val="24"/>
          <w:szCs w:val="24"/>
        </w:rPr>
        <w:t>A. Baranausko ir A. Vienuolio-Žukausko memorialinis muziejus</w:t>
      </w:r>
      <w:r w:rsidR="005F77AC" w:rsidRPr="005F77AC">
        <w:rPr>
          <w:rFonts w:ascii="Times New Roman" w:hAnsi="Times New Roman"/>
          <w:sz w:val="24"/>
          <w:szCs w:val="24"/>
        </w:rPr>
        <w:t>.</w:t>
      </w:r>
    </w:p>
    <w:p w14:paraId="6EC2968A" w14:textId="5FBB267B" w:rsidR="00183ACD" w:rsidRPr="00210437" w:rsidRDefault="00183ACD" w:rsidP="00183ACD">
      <w:pPr>
        <w:tabs>
          <w:tab w:val="left" w:pos="284"/>
        </w:tabs>
        <w:spacing w:line="360" w:lineRule="auto"/>
        <w:jc w:val="both"/>
      </w:pPr>
      <w:r w:rsidRPr="00210437">
        <w:t>Rengėjas – Severina Šeštokaitė, Kultūros</w:t>
      </w:r>
      <w:r w:rsidR="009E0AAF">
        <w:t xml:space="preserve"> ir </w:t>
      </w:r>
      <w:r w:rsidRPr="00210437">
        <w:t>turizmo skyriaus vyriausioji specialistė.</w:t>
      </w:r>
    </w:p>
    <w:p w14:paraId="3A162BBD" w14:textId="6C9ED8FB" w:rsidR="00183ACD" w:rsidRPr="00210437" w:rsidRDefault="00183ACD" w:rsidP="00183ACD">
      <w:pPr>
        <w:tabs>
          <w:tab w:val="left" w:pos="284"/>
        </w:tabs>
        <w:spacing w:line="360" w:lineRule="auto"/>
        <w:jc w:val="both"/>
      </w:pPr>
      <w:r w:rsidRPr="00210437">
        <w:t xml:space="preserve">Pranešėjas – </w:t>
      </w:r>
      <w:r w:rsidR="009E0AAF">
        <w:t>Inga Eidrigevičienė</w:t>
      </w:r>
      <w:r w:rsidRPr="00210437">
        <w:t>, Kultūros</w:t>
      </w:r>
      <w:r w:rsidR="009E0AAF">
        <w:t xml:space="preserve"> ir </w:t>
      </w:r>
      <w:r w:rsidRPr="00210437">
        <w:t>turizmo skyriaus vedėja.</w:t>
      </w:r>
    </w:p>
    <w:p w14:paraId="7F98B205" w14:textId="77777777" w:rsidR="002E1900" w:rsidRDefault="002E1900" w:rsidP="002E1900">
      <w:pPr>
        <w:overflowPunct w:val="0"/>
        <w:autoSpaceDE w:val="0"/>
        <w:autoSpaceDN w:val="0"/>
        <w:adjustRightInd w:val="0"/>
        <w:jc w:val="center"/>
        <w:rPr>
          <w:b/>
        </w:rPr>
      </w:pPr>
    </w:p>
    <w:sectPr w:rsidR="002E1900" w:rsidSect="00B04239">
      <w:headerReference w:type="even" r:id="rId8"/>
      <w:headerReference w:type="default" r:id="rId9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4A7D9" w14:textId="77777777" w:rsidR="00891884" w:rsidRDefault="00891884">
      <w:r>
        <w:separator/>
      </w:r>
    </w:p>
  </w:endnote>
  <w:endnote w:type="continuationSeparator" w:id="0">
    <w:p w14:paraId="7701AB6F" w14:textId="77777777" w:rsidR="00891884" w:rsidRDefault="00891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D0B73" w14:textId="77777777" w:rsidR="00891884" w:rsidRDefault="00891884">
      <w:r>
        <w:separator/>
      </w:r>
    </w:p>
  </w:footnote>
  <w:footnote w:type="continuationSeparator" w:id="0">
    <w:p w14:paraId="7437B59E" w14:textId="77777777" w:rsidR="00891884" w:rsidRDefault="00891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0D7D8" w14:textId="77777777" w:rsidR="006B1A64" w:rsidRDefault="006B1A64" w:rsidP="00DD382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6555EF" w14:textId="77777777" w:rsidR="006B1A64" w:rsidRDefault="006B1A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5C312" w14:textId="77777777" w:rsidR="006B1A64" w:rsidRDefault="006B1A64" w:rsidP="00DD382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E13F7">
      <w:rPr>
        <w:rStyle w:val="PageNumber"/>
        <w:noProof/>
      </w:rPr>
      <w:t>2</w:t>
    </w:r>
    <w:r>
      <w:rPr>
        <w:rStyle w:val="PageNumber"/>
      </w:rPr>
      <w:fldChar w:fldCharType="end"/>
    </w:r>
  </w:p>
  <w:p w14:paraId="29C98B3E" w14:textId="77777777" w:rsidR="006B1A64" w:rsidRDefault="006B1A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57370"/>
    <w:multiLevelType w:val="hybridMultilevel"/>
    <w:tmpl w:val="A98E5890"/>
    <w:lvl w:ilvl="0" w:tplc="C1FED2E2">
      <w:start w:val="1"/>
      <w:numFmt w:val="decimal"/>
      <w:lvlText w:val="%1."/>
      <w:lvlJc w:val="left"/>
      <w:pPr>
        <w:ind w:left="1065" w:hanging="360"/>
      </w:pPr>
    </w:lvl>
    <w:lvl w:ilvl="1" w:tplc="04090019">
      <w:start w:val="1"/>
      <w:numFmt w:val="lowerLetter"/>
      <w:lvlText w:val="%2."/>
      <w:lvlJc w:val="left"/>
      <w:pPr>
        <w:ind w:left="1785" w:hanging="360"/>
      </w:pPr>
    </w:lvl>
    <w:lvl w:ilvl="2" w:tplc="0409001B">
      <w:start w:val="1"/>
      <w:numFmt w:val="lowerRoman"/>
      <w:lvlText w:val="%3."/>
      <w:lvlJc w:val="right"/>
      <w:pPr>
        <w:ind w:left="2505" w:hanging="180"/>
      </w:pPr>
    </w:lvl>
    <w:lvl w:ilvl="3" w:tplc="0409000F">
      <w:start w:val="1"/>
      <w:numFmt w:val="decimal"/>
      <w:lvlText w:val="%4."/>
      <w:lvlJc w:val="left"/>
      <w:pPr>
        <w:ind w:left="3225" w:hanging="360"/>
      </w:pPr>
    </w:lvl>
    <w:lvl w:ilvl="4" w:tplc="04090019">
      <w:start w:val="1"/>
      <w:numFmt w:val="lowerLetter"/>
      <w:lvlText w:val="%5."/>
      <w:lvlJc w:val="left"/>
      <w:pPr>
        <w:ind w:left="3945" w:hanging="360"/>
      </w:pPr>
    </w:lvl>
    <w:lvl w:ilvl="5" w:tplc="0409001B">
      <w:start w:val="1"/>
      <w:numFmt w:val="lowerRoman"/>
      <w:lvlText w:val="%6."/>
      <w:lvlJc w:val="right"/>
      <w:pPr>
        <w:ind w:left="4665" w:hanging="180"/>
      </w:pPr>
    </w:lvl>
    <w:lvl w:ilvl="6" w:tplc="0409000F">
      <w:start w:val="1"/>
      <w:numFmt w:val="decimal"/>
      <w:lvlText w:val="%7."/>
      <w:lvlJc w:val="left"/>
      <w:pPr>
        <w:ind w:left="5385" w:hanging="360"/>
      </w:pPr>
    </w:lvl>
    <w:lvl w:ilvl="7" w:tplc="04090019">
      <w:start w:val="1"/>
      <w:numFmt w:val="lowerLetter"/>
      <w:lvlText w:val="%8."/>
      <w:lvlJc w:val="left"/>
      <w:pPr>
        <w:ind w:left="6105" w:hanging="360"/>
      </w:pPr>
    </w:lvl>
    <w:lvl w:ilvl="8" w:tplc="0409001B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4261E04"/>
    <w:multiLevelType w:val="hybridMultilevel"/>
    <w:tmpl w:val="DD325B82"/>
    <w:lvl w:ilvl="0" w:tplc="E28CC554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B26A6F"/>
    <w:multiLevelType w:val="hybridMultilevel"/>
    <w:tmpl w:val="AA782BD0"/>
    <w:lvl w:ilvl="0" w:tplc="C902E8C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456F07"/>
    <w:multiLevelType w:val="hybridMultilevel"/>
    <w:tmpl w:val="4ABEC0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846282"/>
    <w:multiLevelType w:val="hybridMultilevel"/>
    <w:tmpl w:val="7E0AEAD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B002A4"/>
    <w:multiLevelType w:val="hybridMultilevel"/>
    <w:tmpl w:val="E4D68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1B679F"/>
    <w:multiLevelType w:val="hybridMultilevel"/>
    <w:tmpl w:val="33406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304E10"/>
    <w:multiLevelType w:val="hybridMultilevel"/>
    <w:tmpl w:val="24E82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B27760"/>
    <w:multiLevelType w:val="hybridMultilevel"/>
    <w:tmpl w:val="ACE8C50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8B6430"/>
    <w:multiLevelType w:val="hybridMultilevel"/>
    <w:tmpl w:val="5330ED3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71776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240331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6118662">
    <w:abstractNumId w:val="5"/>
  </w:num>
  <w:num w:numId="4" w16cid:durableId="1360356782">
    <w:abstractNumId w:val="7"/>
  </w:num>
  <w:num w:numId="5" w16cid:durableId="255600835">
    <w:abstractNumId w:val="3"/>
  </w:num>
  <w:num w:numId="6" w16cid:durableId="1204632500">
    <w:abstractNumId w:val="9"/>
  </w:num>
  <w:num w:numId="7" w16cid:durableId="1210607137">
    <w:abstractNumId w:val="2"/>
  </w:num>
  <w:num w:numId="8" w16cid:durableId="1565943923">
    <w:abstractNumId w:val="4"/>
  </w:num>
  <w:num w:numId="9" w16cid:durableId="917519539">
    <w:abstractNumId w:val="0"/>
  </w:num>
  <w:num w:numId="10" w16cid:durableId="420571360">
    <w:abstractNumId w:val="6"/>
  </w:num>
  <w:num w:numId="11" w16cid:durableId="15871068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52A"/>
    <w:rsid w:val="000019E3"/>
    <w:rsid w:val="0001612D"/>
    <w:rsid w:val="0002204D"/>
    <w:rsid w:val="00022F67"/>
    <w:rsid w:val="00045F12"/>
    <w:rsid w:val="00046920"/>
    <w:rsid w:val="00055259"/>
    <w:rsid w:val="000552EB"/>
    <w:rsid w:val="00055BD2"/>
    <w:rsid w:val="00056316"/>
    <w:rsid w:val="000815B3"/>
    <w:rsid w:val="000906C6"/>
    <w:rsid w:val="000B01E7"/>
    <w:rsid w:val="000B716F"/>
    <w:rsid w:val="000C32E0"/>
    <w:rsid w:val="000C6B3E"/>
    <w:rsid w:val="000D152A"/>
    <w:rsid w:val="000D707E"/>
    <w:rsid w:val="000E6059"/>
    <w:rsid w:val="000F2F1B"/>
    <w:rsid w:val="00101BD2"/>
    <w:rsid w:val="0011240D"/>
    <w:rsid w:val="00165028"/>
    <w:rsid w:val="00182940"/>
    <w:rsid w:val="00183ACD"/>
    <w:rsid w:val="0019725B"/>
    <w:rsid w:val="001B0DE8"/>
    <w:rsid w:val="001B105E"/>
    <w:rsid w:val="001C1771"/>
    <w:rsid w:val="001F0870"/>
    <w:rsid w:val="00201210"/>
    <w:rsid w:val="002050FD"/>
    <w:rsid w:val="00225C18"/>
    <w:rsid w:val="00234730"/>
    <w:rsid w:val="00252EA2"/>
    <w:rsid w:val="002557AC"/>
    <w:rsid w:val="0026214D"/>
    <w:rsid w:val="0026257F"/>
    <w:rsid w:val="002637B4"/>
    <w:rsid w:val="00266301"/>
    <w:rsid w:val="002808DB"/>
    <w:rsid w:val="00281E25"/>
    <w:rsid w:val="00291FAE"/>
    <w:rsid w:val="00294161"/>
    <w:rsid w:val="002A430F"/>
    <w:rsid w:val="002C6101"/>
    <w:rsid w:val="002C79E8"/>
    <w:rsid w:val="002E1900"/>
    <w:rsid w:val="00306A6C"/>
    <w:rsid w:val="0034627E"/>
    <w:rsid w:val="00351A6E"/>
    <w:rsid w:val="00351DD1"/>
    <w:rsid w:val="00355DCD"/>
    <w:rsid w:val="0037226F"/>
    <w:rsid w:val="0038368F"/>
    <w:rsid w:val="0038438B"/>
    <w:rsid w:val="00391C50"/>
    <w:rsid w:val="003A2396"/>
    <w:rsid w:val="003C1C10"/>
    <w:rsid w:val="00434A3E"/>
    <w:rsid w:val="00435D18"/>
    <w:rsid w:val="00441C5F"/>
    <w:rsid w:val="00442073"/>
    <w:rsid w:val="00446008"/>
    <w:rsid w:val="00446F29"/>
    <w:rsid w:val="00464A50"/>
    <w:rsid w:val="004658C7"/>
    <w:rsid w:val="00467037"/>
    <w:rsid w:val="004706AF"/>
    <w:rsid w:val="004742BD"/>
    <w:rsid w:val="00487EE3"/>
    <w:rsid w:val="00497CC6"/>
    <w:rsid w:val="004A605C"/>
    <w:rsid w:val="004A7D53"/>
    <w:rsid w:val="004B5AF5"/>
    <w:rsid w:val="004C266E"/>
    <w:rsid w:val="004D139A"/>
    <w:rsid w:val="004F2FBB"/>
    <w:rsid w:val="00500962"/>
    <w:rsid w:val="0050152B"/>
    <w:rsid w:val="00546033"/>
    <w:rsid w:val="00550224"/>
    <w:rsid w:val="0058101F"/>
    <w:rsid w:val="00581F8C"/>
    <w:rsid w:val="00590B8A"/>
    <w:rsid w:val="005B3A54"/>
    <w:rsid w:val="005D26A0"/>
    <w:rsid w:val="005D65EF"/>
    <w:rsid w:val="005E4842"/>
    <w:rsid w:val="005F77AC"/>
    <w:rsid w:val="00633DD2"/>
    <w:rsid w:val="006561B5"/>
    <w:rsid w:val="00693809"/>
    <w:rsid w:val="006A0BF9"/>
    <w:rsid w:val="006A5A8E"/>
    <w:rsid w:val="006B1A64"/>
    <w:rsid w:val="006B431C"/>
    <w:rsid w:val="006B5346"/>
    <w:rsid w:val="006B60FB"/>
    <w:rsid w:val="006C2A1B"/>
    <w:rsid w:val="006D18CD"/>
    <w:rsid w:val="006E13F7"/>
    <w:rsid w:val="006F6A14"/>
    <w:rsid w:val="00700626"/>
    <w:rsid w:val="007008D8"/>
    <w:rsid w:val="00724774"/>
    <w:rsid w:val="00753566"/>
    <w:rsid w:val="00763BA6"/>
    <w:rsid w:val="00773A85"/>
    <w:rsid w:val="00796317"/>
    <w:rsid w:val="00796856"/>
    <w:rsid w:val="007F58A4"/>
    <w:rsid w:val="007F7523"/>
    <w:rsid w:val="00802DCE"/>
    <w:rsid w:val="0080569C"/>
    <w:rsid w:val="0080602E"/>
    <w:rsid w:val="008163DA"/>
    <w:rsid w:val="00837012"/>
    <w:rsid w:val="00851B7F"/>
    <w:rsid w:val="00851CD2"/>
    <w:rsid w:val="0086452F"/>
    <w:rsid w:val="008665FB"/>
    <w:rsid w:val="00871CC5"/>
    <w:rsid w:val="00873B6D"/>
    <w:rsid w:val="00891884"/>
    <w:rsid w:val="00894C9D"/>
    <w:rsid w:val="00895D1D"/>
    <w:rsid w:val="008A1B4F"/>
    <w:rsid w:val="008B002B"/>
    <w:rsid w:val="008B29F6"/>
    <w:rsid w:val="008B3DA0"/>
    <w:rsid w:val="008C09A9"/>
    <w:rsid w:val="008D0166"/>
    <w:rsid w:val="008D338E"/>
    <w:rsid w:val="008D400A"/>
    <w:rsid w:val="008E49E7"/>
    <w:rsid w:val="008F0873"/>
    <w:rsid w:val="00904622"/>
    <w:rsid w:val="00912FE6"/>
    <w:rsid w:val="009135E7"/>
    <w:rsid w:val="0092119A"/>
    <w:rsid w:val="0092308A"/>
    <w:rsid w:val="00930AAF"/>
    <w:rsid w:val="00934EBA"/>
    <w:rsid w:val="009412E9"/>
    <w:rsid w:val="00952065"/>
    <w:rsid w:val="0097346C"/>
    <w:rsid w:val="0097664F"/>
    <w:rsid w:val="00992633"/>
    <w:rsid w:val="009A14FC"/>
    <w:rsid w:val="009A24E1"/>
    <w:rsid w:val="009B199D"/>
    <w:rsid w:val="009C1EA1"/>
    <w:rsid w:val="009C2077"/>
    <w:rsid w:val="009D6592"/>
    <w:rsid w:val="009E0AAF"/>
    <w:rsid w:val="009F6AED"/>
    <w:rsid w:val="00A3526A"/>
    <w:rsid w:val="00A75635"/>
    <w:rsid w:val="00A80CB5"/>
    <w:rsid w:val="00A9221D"/>
    <w:rsid w:val="00A937A6"/>
    <w:rsid w:val="00A953F7"/>
    <w:rsid w:val="00AA3030"/>
    <w:rsid w:val="00AB1518"/>
    <w:rsid w:val="00AC28C8"/>
    <w:rsid w:val="00AD19F5"/>
    <w:rsid w:val="00B03B8A"/>
    <w:rsid w:val="00B04239"/>
    <w:rsid w:val="00B1411B"/>
    <w:rsid w:val="00B80F2E"/>
    <w:rsid w:val="00BB19D5"/>
    <w:rsid w:val="00BB4380"/>
    <w:rsid w:val="00BC493B"/>
    <w:rsid w:val="00BD37C0"/>
    <w:rsid w:val="00C046BA"/>
    <w:rsid w:val="00C0790F"/>
    <w:rsid w:val="00C15C6A"/>
    <w:rsid w:val="00C20FD0"/>
    <w:rsid w:val="00C37831"/>
    <w:rsid w:val="00C50F80"/>
    <w:rsid w:val="00C51FBC"/>
    <w:rsid w:val="00C57C49"/>
    <w:rsid w:val="00C62CD7"/>
    <w:rsid w:val="00C63A5E"/>
    <w:rsid w:val="00C664F2"/>
    <w:rsid w:val="00C7413E"/>
    <w:rsid w:val="00C873E1"/>
    <w:rsid w:val="00C961B8"/>
    <w:rsid w:val="00CD45C8"/>
    <w:rsid w:val="00CE2F7B"/>
    <w:rsid w:val="00CF0DEE"/>
    <w:rsid w:val="00CF5636"/>
    <w:rsid w:val="00D27450"/>
    <w:rsid w:val="00D31121"/>
    <w:rsid w:val="00D50560"/>
    <w:rsid w:val="00D57B95"/>
    <w:rsid w:val="00D57E93"/>
    <w:rsid w:val="00DB01C8"/>
    <w:rsid w:val="00DB1EA4"/>
    <w:rsid w:val="00DC1C73"/>
    <w:rsid w:val="00DC6DE5"/>
    <w:rsid w:val="00DD382C"/>
    <w:rsid w:val="00DE2A2F"/>
    <w:rsid w:val="00DE2F6B"/>
    <w:rsid w:val="00E00D78"/>
    <w:rsid w:val="00E03FA9"/>
    <w:rsid w:val="00E33A64"/>
    <w:rsid w:val="00E418A4"/>
    <w:rsid w:val="00E438A5"/>
    <w:rsid w:val="00E57FBB"/>
    <w:rsid w:val="00E60823"/>
    <w:rsid w:val="00E80B5C"/>
    <w:rsid w:val="00E85485"/>
    <w:rsid w:val="00E95C0B"/>
    <w:rsid w:val="00EA40B6"/>
    <w:rsid w:val="00ED3C10"/>
    <w:rsid w:val="00ED7730"/>
    <w:rsid w:val="00EF308B"/>
    <w:rsid w:val="00F07F10"/>
    <w:rsid w:val="00F104AC"/>
    <w:rsid w:val="00F1560F"/>
    <w:rsid w:val="00F16F7B"/>
    <w:rsid w:val="00F37552"/>
    <w:rsid w:val="00F4499D"/>
    <w:rsid w:val="00F46E55"/>
    <w:rsid w:val="00F4736D"/>
    <w:rsid w:val="00F500B0"/>
    <w:rsid w:val="00F6291D"/>
    <w:rsid w:val="00F64941"/>
    <w:rsid w:val="00F70F9F"/>
    <w:rsid w:val="00F84E3F"/>
    <w:rsid w:val="00F923D6"/>
    <w:rsid w:val="00FC7DAA"/>
    <w:rsid w:val="00FD6C9E"/>
    <w:rsid w:val="00FE428D"/>
    <w:rsid w:val="00FE4BB7"/>
    <w:rsid w:val="00FE6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65866"/>
  <w15:chartTrackingRefBased/>
  <w15:docId w15:val="{CEA9762C-B114-4ADD-8FD7-F9F8ABBA9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152A"/>
    <w:rPr>
      <w:rFonts w:eastAsia="Times New Roman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4C266E"/>
    <w:rPr>
      <w:color w:val="0000FF"/>
      <w:u w:val="single"/>
    </w:rPr>
  </w:style>
  <w:style w:type="paragraph" w:styleId="BodyText">
    <w:name w:val="Body Text"/>
    <w:basedOn w:val="Normal"/>
    <w:link w:val="BodyTextChar"/>
    <w:uiPriority w:val="1"/>
    <w:unhideWhenUsed/>
    <w:qFormat/>
    <w:rsid w:val="000D152A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BodyTextChar">
    <w:name w:val="Body Text Char"/>
    <w:link w:val="BodyText"/>
    <w:uiPriority w:val="1"/>
    <w:rsid w:val="000D152A"/>
    <w:rPr>
      <w:rFonts w:eastAsia="Times New Roman"/>
      <w:bCs/>
      <w:sz w:val="24"/>
      <w:lang w:eastAsia="en-US"/>
    </w:rPr>
  </w:style>
  <w:style w:type="paragraph" w:styleId="NoSpacing">
    <w:name w:val="No Spacing"/>
    <w:uiPriority w:val="1"/>
    <w:qFormat/>
    <w:rsid w:val="000D152A"/>
    <w:rPr>
      <w:rFonts w:ascii="Calibri" w:hAnsi="Calibri"/>
      <w:sz w:val="22"/>
      <w:szCs w:val="22"/>
      <w:lang w:val="lt-LT"/>
    </w:rPr>
  </w:style>
  <w:style w:type="table" w:styleId="TableGrid">
    <w:name w:val="Table Grid"/>
    <w:basedOn w:val="TableNormal"/>
    <w:uiPriority w:val="39"/>
    <w:rsid w:val="000D152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311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31121"/>
    <w:rPr>
      <w:rFonts w:ascii="Tahoma" w:eastAsia="Times New Roman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rsid w:val="008E49E7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8E49E7"/>
  </w:style>
  <w:style w:type="paragraph" w:styleId="NormalWeb">
    <w:name w:val="Normal (Web)"/>
    <w:basedOn w:val="Normal"/>
    <w:uiPriority w:val="99"/>
    <w:semiHidden/>
    <w:unhideWhenUsed/>
    <w:rsid w:val="00DC1C73"/>
    <w:pPr>
      <w:spacing w:before="100" w:beforeAutospacing="1" w:after="100" w:afterAutospacing="1"/>
    </w:pPr>
    <w:rPr>
      <w:lang w:eastAsia="lt-LT"/>
    </w:rPr>
  </w:style>
  <w:style w:type="character" w:styleId="Strong">
    <w:name w:val="Strong"/>
    <w:uiPriority w:val="22"/>
    <w:qFormat/>
    <w:rsid w:val="00DC1C73"/>
    <w:rPr>
      <w:b/>
      <w:bCs/>
    </w:rPr>
  </w:style>
  <w:style w:type="character" w:styleId="Emphasis">
    <w:name w:val="Emphasis"/>
    <w:uiPriority w:val="20"/>
    <w:qFormat/>
    <w:rsid w:val="00895D1D"/>
    <w:rPr>
      <w:i/>
      <w:iCs/>
    </w:rPr>
  </w:style>
  <w:style w:type="character" w:styleId="CommentReference">
    <w:name w:val="annotation reference"/>
    <w:uiPriority w:val="99"/>
    <w:semiHidden/>
    <w:unhideWhenUsed/>
    <w:rsid w:val="00C664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64F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C664F2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64F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664F2"/>
    <w:rPr>
      <w:rFonts w:eastAsia="Times New Roman"/>
      <w:b/>
      <w:bCs/>
      <w:lang w:eastAsia="en-US"/>
    </w:rPr>
  </w:style>
  <w:style w:type="character" w:customStyle="1" w:styleId="HeaderChar">
    <w:name w:val="Header Char"/>
    <w:link w:val="Header"/>
    <w:uiPriority w:val="99"/>
    <w:rsid w:val="00183ACD"/>
    <w:rPr>
      <w:rFonts w:eastAsia="Times New Roman"/>
      <w:sz w:val="24"/>
      <w:szCs w:val="24"/>
      <w:lang w:val="lt-LT"/>
    </w:rPr>
  </w:style>
  <w:style w:type="paragraph" w:styleId="ListParagraph">
    <w:name w:val="List Paragraph"/>
    <w:basedOn w:val="Normal"/>
    <w:uiPriority w:val="1"/>
    <w:qFormat/>
    <w:rsid w:val="00183ACD"/>
    <w:pPr>
      <w:suppressAutoHyphens/>
      <w:ind w:left="720" w:firstLine="1134"/>
      <w:jc w:val="both"/>
    </w:pPr>
    <w:rPr>
      <w:rFonts w:eastAsia="Calibri"/>
      <w:color w:val="00000A"/>
      <w:lang w:val="en-US"/>
    </w:rPr>
  </w:style>
  <w:style w:type="paragraph" w:customStyle="1" w:styleId="TableParagraph">
    <w:name w:val="Table Paragraph"/>
    <w:basedOn w:val="Normal"/>
    <w:uiPriority w:val="1"/>
    <w:qFormat/>
    <w:rsid w:val="006C2A1B"/>
    <w:pPr>
      <w:spacing w:line="256" w:lineRule="exact"/>
      <w:ind w:left="107"/>
    </w:pPr>
    <w:rPr>
      <w:sz w:val="22"/>
      <w:szCs w:val="22"/>
    </w:rPr>
  </w:style>
  <w:style w:type="table" w:customStyle="1" w:styleId="TableNormal1">
    <w:name w:val="Table Normal1"/>
    <w:uiPriority w:val="2"/>
    <w:semiHidden/>
    <w:unhideWhenUsed/>
    <w:qFormat/>
    <w:rsid w:val="006C2A1B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6C2A1B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6C2A1B"/>
    <w:rPr>
      <w:rFonts w:ascii="Calibri" w:hAnsi="Calibri"/>
      <w:sz w:val="22"/>
      <w:szCs w:val="22"/>
    </w:rPr>
  </w:style>
  <w:style w:type="paragraph" w:customStyle="1" w:styleId="Heading">
    <w:name w:val="Heading"/>
    <w:basedOn w:val="Normal"/>
    <w:next w:val="BodyText"/>
    <w:qFormat/>
    <w:rsid w:val="006C2A1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List">
    <w:name w:val="List"/>
    <w:basedOn w:val="BodyText"/>
    <w:rsid w:val="006C2A1B"/>
    <w:pPr>
      <w:overflowPunct/>
      <w:autoSpaceDE/>
      <w:autoSpaceDN/>
      <w:adjustRightInd/>
      <w:jc w:val="left"/>
    </w:pPr>
    <w:rPr>
      <w:rFonts w:cs="Arial"/>
      <w:bCs w:val="0"/>
      <w:szCs w:val="24"/>
    </w:rPr>
  </w:style>
  <w:style w:type="paragraph" w:styleId="Caption">
    <w:name w:val="caption"/>
    <w:basedOn w:val="Normal"/>
    <w:qFormat/>
    <w:rsid w:val="006C2A1B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qFormat/>
    <w:rsid w:val="006C2A1B"/>
    <w:pPr>
      <w:suppressLineNumbers/>
    </w:pPr>
    <w:rPr>
      <w:rFonts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6eb1734a70694ad182e7016b465eb66a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6eb1734a70694ad182e7016b465eb66a</Template>
  <TotalTime>230</TotalTime>
  <Pages>8</Pages>
  <Words>2119</Words>
  <Characters>12084</Characters>
  <Application>Microsoft Office Word</Application>
  <DocSecurity>0</DocSecurity>
  <Lines>100</Lines>
  <Paragraphs>28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ANYKŠČIŲ RAJONO SAVIVALDYBĖS LIUDVIKOS IR STANISLOVO DIDŽIULIŲ VIEŠOSIOS BIBLIOTEKOS TEIKIAMŲ PASLAUGŲ ĮKAINIŲ PATVIRTINIMO</vt:lpstr>
      <vt:lpstr>DĖL ANYKŠČIŲ RAJONO SAVIVALDYBĖS LIUDVIKOS IR STANISLOVO DIDŽIULIŲ VIEŠOSIOS BIBLIOTEKOS TEIKIAMŲ PASLAUGŲ ĮKAINIŲ PATVIRTINIMO</vt:lpstr>
    </vt:vector>
  </TitlesOfParts>
  <Manager>2014-03-27</Manager>
  <Company/>
  <LinksUpToDate>false</LinksUpToDate>
  <CharactersWithSpaces>14175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LIUDVIKOS IR STANISLOVO DIDŽIULIŲ VIEŠOSIOS BIBLIOTEKOS TEIKIAMŲ PASLAUGŲ ĮKAINIŲ PATVIRTINIMO</dc:title>
  <dc:subject>1-TS-129</dc:subject>
  <dc:creator>Naudotojas</dc:creator>
  <cp:keywords/>
  <cp:lastModifiedBy>An Sav</cp:lastModifiedBy>
  <cp:revision>60</cp:revision>
  <cp:lastPrinted>2025-02-13T07:51:00Z</cp:lastPrinted>
  <dcterms:created xsi:type="dcterms:W3CDTF">2024-04-04T12:27:00Z</dcterms:created>
  <dcterms:modified xsi:type="dcterms:W3CDTF">2025-02-20T12:22:00Z</dcterms:modified>
  <cp:category>SPRENDIMAS</cp:category>
</cp:coreProperties>
</file>